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FC2" w:rsidRPr="00554B63" w:rsidRDefault="00735FC2" w:rsidP="00554B6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B63">
        <w:rPr>
          <w:rFonts w:ascii="Times New Roman" w:hAnsi="Times New Roman"/>
          <w:position w:val="1"/>
          <w:sz w:val="28"/>
          <w:szCs w:val="28"/>
        </w:rPr>
        <w:t>УКАЗ</w:t>
      </w:r>
    </w:p>
    <w:p w:rsidR="00735FC2" w:rsidRPr="00554B63" w:rsidRDefault="00735FC2" w:rsidP="00554B6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B63">
        <w:rPr>
          <w:rFonts w:ascii="Times New Roman" w:hAnsi="Times New Roman"/>
          <w:sz w:val="28"/>
          <w:szCs w:val="28"/>
        </w:rPr>
        <w:t>ПРЕЗИДЕНТА РЕСПУБЛИКИ ДАГЕСТАН</w:t>
      </w:r>
    </w:p>
    <w:p w:rsidR="00735FC2" w:rsidRPr="00554B63" w:rsidRDefault="00735FC2" w:rsidP="00554B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5FC2" w:rsidRDefault="00735FC2" w:rsidP="00CA54B3">
      <w:pPr>
        <w:spacing w:after="0"/>
        <w:rPr>
          <w:rFonts w:ascii="Times New Roman" w:hAnsi="Times New Roman"/>
          <w:sz w:val="28"/>
          <w:szCs w:val="28"/>
        </w:rPr>
      </w:pPr>
    </w:p>
    <w:p w:rsidR="00735FC2" w:rsidRDefault="00735FC2" w:rsidP="00CA54B3">
      <w:pPr>
        <w:spacing w:after="0"/>
        <w:rPr>
          <w:rFonts w:ascii="Times New Roman" w:hAnsi="Times New Roman"/>
          <w:sz w:val="28"/>
          <w:szCs w:val="28"/>
        </w:rPr>
      </w:pPr>
    </w:p>
    <w:p w:rsidR="00735FC2" w:rsidRDefault="00735FC2" w:rsidP="00CA54B3">
      <w:pPr>
        <w:spacing w:after="0"/>
        <w:rPr>
          <w:rFonts w:ascii="Times New Roman" w:hAnsi="Times New Roman"/>
          <w:sz w:val="28"/>
          <w:szCs w:val="28"/>
        </w:rPr>
      </w:pPr>
    </w:p>
    <w:p w:rsidR="00735FC2" w:rsidRPr="00033567" w:rsidRDefault="00735FC2" w:rsidP="006102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A54B3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 утверждении Положения о</w:t>
      </w:r>
      <w:r w:rsidRPr="00CA54B3">
        <w:rPr>
          <w:rFonts w:ascii="Times New Roman" w:hAnsi="Times New Roman"/>
          <w:b/>
          <w:sz w:val="28"/>
          <w:szCs w:val="28"/>
        </w:rPr>
        <w:t xml:space="preserve"> Комиссии по формированию </w:t>
      </w:r>
      <w:r w:rsidRPr="00033567">
        <w:rPr>
          <w:rFonts w:ascii="Times New Roman" w:hAnsi="Times New Roman"/>
          <w:b/>
          <w:sz w:val="28"/>
          <w:szCs w:val="28"/>
        </w:rPr>
        <w:t xml:space="preserve"> </w:t>
      </w:r>
    </w:p>
    <w:p w:rsidR="00735FC2" w:rsidRDefault="00735FC2" w:rsidP="000335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</w:t>
      </w:r>
      <w:r w:rsidRPr="00CA54B3">
        <w:rPr>
          <w:rFonts w:ascii="Times New Roman" w:hAnsi="Times New Roman"/>
          <w:b/>
          <w:sz w:val="28"/>
          <w:szCs w:val="28"/>
        </w:rPr>
        <w:t>одготовке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A54B3">
        <w:rPr>
          <w:rFonts w:ascii="Times New Roman" w:hAnsi="Times New Roman"/>
          <w:b/>
          <w:sz w:val="28"/>
          <w:szCs w:val="28"/>
        </w:rPr>
        <w:t>резерва управленческих  кадров  Республики</w:t>
      </w:r>
    </w:p>
    <w:p w:rsidR="00735FC2" w:rsidRPr="00554B63" w:rsidRDefault="00735FC2" w:rsidP="006102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A54B3">
        <w:rPr>
          <w:rFonts w:ascii="Times New Roman" w:hAnsi="Times New Roman"/>
          <w:b/>
          <w:sz w:val="28"/>
          <w:szCs w:val="28"/>
        </w:rPr>
        <w:t>Дагестан</w:t>
      </w:r>
      <w:r>
        <w:rPr>
          <w:rFonts w:ascii="Times New Roman" w:hAnsi="Times New Roman"/>
          <w:b/>
          <w:sz w:val="28"/>
          <w:szCs w:val="28"/>
        </w:rPr>
        <w:t xml:space="preserve"> и ее состава</w:t>
      </w:r>
    </w:p>
    <w:p w:rsidR="00735FC2" w:rsidRPr="00554B63" w:rsidRDefault="00735FC2" w:rsidP="006102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35FC2" w:rsidRPr="00CA54B3" w:rsidRDefault="00735FC2" w:rsidP="00CA54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A54B3">
        <w:rPr>
          <w:rFonts w:ascii="Times New Roman" w:hAnsi="Times New Roman"/>
          <w:sz w:val="28"/>
          <w:szCs w:val="28"/>
        </w:rPr>
        <w:t>1. Утвердить прилагаемые Положение о Комиссии по формированию и подготовке резерва управленческих</w:t>
      </w:r>
      <w:r>
        <w:rPr>
          <w:rFonts w:ascii="Times New Roman" w:hAnsi="Times New Roman"/>
          <w:sz w:val="28"/>
          <w:szCs w:val="28"/>
        </w:rPr>
        <w:t xml:space="preserve"> кадров Республики Дагестан и ее</w:t>
      </w:r>
      <w:r w:rsidRPr="00CA54B3">
        <w:rPr>
          <w:rFonts w:ascii="Times New Roman" w:hAnsi="Times New Roman"/>
          <w:sz w:val="28"/>
          <w:szCs w:val="28"/>
        </w:rPr>
        <w:t xml:space="preserve"> состав.</w:t>
      </w:r>
    </w:p>
    <w:p w:rsidR="00735FC2" w:rsidRPr="00CA54B3" w:rsidRDefault="00735FC2" w:rsidP="00CA54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47095">
        <w:rPr>
          <w:rFonts w:ascii="Times New Roman" w:hAnsi="Times New Roman"/>
          <w:sz w:val="28"/>
          <w:szCs w:val="28"/>
        </w:rPr>
        <w:t>2</w:t>
      </w:r>
      <w:r w:rsidRPr="00CA54B3">
        <w:rPr>
          <w:rFonts w:ascii="Times New Roman" w:hAnsi="Times New Roman"/>
          <w:sz w:val="28"/>
          <w:szCs w:val="28"/>
        </w:rPr>
        <w:t>. Признать утратившими силу:</w:t>
      </w:r>
    </w:p>
    <w:p w:rsidR="00735FC2" w:rsidRPr="00CA54B3" w:rsidRDefault="00735FC2" w:rsidP="00CA54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2 </w:t>
      </w:r>
      <w:r w:rsidRPr="00CA54B3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а</w:t>
      </w:r>
      <w:r w:rsidRPr="00CA54B3">
        <w:rPr>
          <w:rFonts w:ascii="Times New Roman" w:hAnsi="Times New Roman"/>
          <w:sz w:val="28"/>
          <w:szCs w:val="28"/>
        </w:rPr>
        <w:t xml:space="preserve"> Президента Республики Дагестан от 10 ноября </w:t>
      </w:r>
      <w:smartTag w:uri="urn:schemas-microsoft-com:office:smarttags" w:element="metricconverter">
        <w:smartTagPr>
          <w:attr w:name="ProductID" w:val="2008 г"/>
        </w:smartTagPr>
        <w:r w:rsidRPr="00CA54B3">
          <w:rPr>
            <w:rFonts w:ascii="Times New Roman" w:hAnsi="Times New Roman"/>
            <w:sz w:val="28"/>
            <w:szCs w:val="28"/>
          </w:rPr>
          <w:t>2008 г</w:t>
        </w:r>
      </w:smartTag>
      <w:r w:rsidRPr="00CA54B3">
        <w:rPr>
          <w:rFonts w:ascii="Times New Roman" w:hAnsi="Times New Roman"/>
          <w:sz w:val="28"/>
          <w:szCs w:val="28"/>
        </w:rPr>
        <w:t xml:space="preserve">. </w:t>
      </w:r>
      <w:r w:rsidRPr="00CF12DF">
        <w:rPr>
          <w:rFonts w:ascii="Times New Roman" w:hAnsi="Times New Roman"/>
          <w:sz w:val="28"/>
          <w:szCs w:val="28"/>
        </w:rPr>
        <w:t xml:space="preserve">  </w:t>
      </w:r>
      <w:r w:rsidRPr="00CA54B3">
        <w:rPr>
          <w:rFonts w:ascii="Times New Roman" w:hAnsi="Times New Roman"/>
          <w:sz w:val="28"/>
          <w:szCs w:val="28"/>
        </w:rPr>
        <w:t>№</w:t>
      </w:r>
      <w:r w:rsidRPr="00CF12D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226 «О Комиссии по</w:t>
      </w:r>
      <w:r w:rsidRPr="00CF12DF">
        <w:rPr>
          <w:rFonts w:ascii="Times New Roman" w:hAnsi="Times New Roman"/>
          <w:sz w:val="28"/>
          <w:szCs w:val="28"/>
        </w:rPr>
        <w:t xml:space="preserve"> </w:t>
      </w:r>
      <w:r w:rsidRPr="00CA54B3">
        <w:rPr>
          <w:rFonts w:ascii="Times New Roman" w:hAnsi="Times New Roman"/>
          <w:sz w:val="28"/>
          <w:szCs w:val="28"/>
        </w:rPr>
        <w:t>формированию и подготовке резерва управленческих кадров Республики Дагестан» (Собрание законодательства Республики Дагестан, 2008, №</w:t>
      </w:r>
      <w:r w:rsidRPr="00CF12DF">
        <w:rPr>
          <w:rFonts w:ascii="Times New Roman" w:hAnsi="Times New Roman"/>
          <w:sz w:val="28"/>
          <w:szCs w:val="28"/>
        </w:rPr>
        <w:t xml:space="preserve"> </w:t>
      </w:r>
      <w:r w:rsidRPr="00CA54B3">
        <w:rPr>
          <w:rFonts w:ascii="Times New Roman" w:hAnsi="Times New Roman"/>
          <w:sz w:val="28"/>
          <w:szCs w:val="28"/>
        </w:rPr>
        <w:t>21, ст. 899);</w:t>
      </w:r>
    </w:p>
    <w:p w:rsidR="00735FC2" w:rsidRPr="00CA54B3" w:rsidRDefault="00735FC2" w:rsidP="00CA54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A54B3">
        <w:rPr>
          <w:rFonts w:ascii="Times New Roman" w:hAnsi="Times New Roman"/>
          <w:sz w:val="28"/>
          <w:szCs w:val="28"/>
        </w:rPr>
        <w:t xml:space="preserve">Указ Президента Республики Дагестан от 16 марта </w:t>
      </w:r>
      <w:smartTag w:uri="urn:schemas-microsoft-com:office:smarttags" w:element="metricconverter">
        <w:smartTagPr>
          <w:attr w:name="ProductID" w:val="2010 г"/>
        </w:smartTagPr>
        <w:r w:rsidRPr="00CA54B3">
          <w:rPr>
            <w:rFonts w:ascii="Times New Roman" w:hAnsi="Times New Roman"/>
            <w:sz w:val="28"/>
            <w:szCs w:val="28"/>
          </w:rPr>
          <w:t>2010 г</w:t>
        </w:r>
      </w:smartTag>
      <w:r w:rsidRPr="00CA54B3">
        <w:rPr>
          <w:rFonts w:ascii="Times New Roman" w:hAnsi="Times New Roman"/>
          <w:sz w:val="28"/>
          <w:szCs w:val="28"/>
        </w:rPr>
        <w:t xml:space="preserve">. № 67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CA54B3">
        <w:rPr>
          <w:rFonts w:ascii="Times New Roman" w:hAnsi="Times New Roman"/>
          <w:sz w:val="28"/>
          <w:szCs w:val="28"/>
        </w:rPr>
        <w:t xml:space="preserve">«О внесении изменений в состав Комиссии по формированию и подготовке резерва управленческих кадров Республики Дагестан, утвержденный Указом Президента Республики Дагестан от 10 ноября </w:t>
      </w:r>
      <w:smartTag w:uri="urn:schemas-microsoft-com:office:smarttags" w:element="metricconverter">
        <w:smartTagPr>
          <w:attr w:name="ProductID" w:val="2008 г"/>
        </w:smartTagPr>
        <w:r w:rsidRPr="00CA54B3">
          <w:rPr>
            <w:rFonts w:ascii="Times New Roman" w:hAnsi="Times New Roman"/>
            <w:sz w:val="28"/>
            <w:szCs w:val="28"/>
          </w:rPr>
          <w:t>2008 г</w:t>
        </w:r>
      </w:smartTag>
      <w:r w:rsidRPr="00CA54B3">
        <w:rPr>
          <w:rFonts w:ascii="Times New Roman" w:hAnsi="Times New Roman"/>
          <w:sz w:val="28"/>
          <w:szCs w:val="28"/>
        </w:rPr>
        <w:t>. № 226                 (Собрание законодательства Республики Дагестан, 2010, № 6, ст.</w:t>
      </w:r>
      <w:r w:rsidRPr="00B80466">
        <w:rPr>
          <w:rFonts w:ascii="Times New Roman" w:hAnsi="Times New Roman"/>
          <w:sz w:val="28"/>
          <w:szCs w:val="28"/>
        </w:rPr>
        <w:t xml:space="preserve"> </w:t>
      </w:r>
      <w:r w:rsidRPr="00CA54B3">
        <w:rPr>
          <w:rFonts w:ascii="Times New Roman" w:hAnsi="Times New Roman"/>
          <w:sz w:val="28"/>
          <w:szCs w:val="28"/>
        </w:rPr>
        <w:t>228);</w:t>
      </w:r>
    </w:p>
    <w:p w:rsidR="00735FC2" w:rsidRPr="00B842D8" w:rsidRDefault="00735FC2" w:rsidP="00CA54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A54B3">
        <w:rPr>
          <w:rFonts w:ascii="Times New Roman" w:hAnsi="Times New Roman"/>
          <w:sz w:val="28"/>
          <w:szCs w:val="28"/>
        </w:rPr>
        <w:t xml:space="preserve">Указ Президента Республики Дагестан от 30 августа </w:t>
      </w:r>
      <w:smartTag w:uri="urn:schemas-microsoft-com:office:smarttags" w:element="metricconverter">
        <w:smartTagPr>
          <w:attr w:name="ProductID" w:val="2012 г"/>
        </w:smartTagPr>
        <w:r w:rsidRPr="00CA54B3">
          <w:rPr>
            <w:rFonts w:ascii="Times New Roman" w:hAnsi="Times New Roman"/>
            <w:sz w:val="28"/>
            <w:szCs w:val="28"/>
          </w:rPr>
          <w:t>2012 г</w:t>
        </w:r>
      </w:smartTag>
      <w:r w:rsidRPr="00CA54B3">
        <w:rPr>
          <w:rFonts w:ascii="Times New Roman" w:hAnsi="Times New Roman"/>
          <w:sz w:val="28"/>
          <w:szCs w:val="28"/>
        </w:rPr>
        <w:t>. № 137</w:t>
      </w:r>
      <w:r>
        <w:rPr>
          <w:rFonts w:ascii="Times New Roman" w:hAnsi="Times New Roman"/>
          <w:sz w:val="28"/>
          <w:szCs w:val="28"/>
        </w:rPr>
        <w:t xml:space="preserve">      «О</w:t>
      </w:r>
      <w:r w:rsidRPr="00CA54B3">
        <w:rPr>
          <w:rFonts w:ascii="Times New Roman" w:hAnsi="Times New Roman"/>
          <w:sz w:val="28"/>
          <w:szCs w:val="28"/>
        </w:rPr>
        <w:t xml:space="preserve"> внесении изменений в состав Комиссии по формированию и подготовке резерва управленческих кадров Республики Дагестан, утвержденный Указом Президента Республики Дагестан от 10 ноября </w:t>
      </w:r>
      <w:smartTag w:uri="urn:schemas-microsoft-com:office:smarttags" w:element="metricconverter">
        <w:smartTagPr>
          <w:attr w:name="ProductID" w:val="2008 г"/>
        </w:smartTagPr>
        <w:r w:rsidRPr="00CA54B3">
          <w:rPr>
            <w:rFonts w:ascii="Times New Roman" w:hAnsi="Times New Roman"/>
            <w:sz w:val="28"/>
            <w:szCs w:val="28"/>
          </w:rPr>
          <w:t>2008 г</w:t>
        </w:r>
      </w:smartTag>
      <w:r w:rsidRPr="00CA54B3">
        <w:rPr>
          <w:rFonts w:ascii="Times New Roman" w:hAnsi="Times New Roman"/>
          <w:sz w:val="28"/>
          <w:szCs w:val="28"/>
        </w:rPr>
        <w:t>. № 226 (Собрание законодательства Республики Дагестан, 2012, № 16,</w:t>
      </w:r>
      <w:r>
        <w:rPr>
          <w:rFonts w:ascii="Times New Roman" w:hAnsi="Times New Roman"/>
          <w:sz w:val="28"/>
          <w:szCs w:val="28"/>
        </w:rPr>
        <w:t xml:space="preserve"> ст. 674).</w:t>
      </w:r>
    </w:p>
    <w:p w:rsidR="00735FC2" w:rsidRPr="00E47095" w:rsidRDefault="00735FC2" w:rsidP="00CA54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A54B3">
        <w:rPr>
          <w:rFonts w:ascii="Times New Roman" w:hAnsi="Times New Roman"/>
          <w:sz w:val="28"/>
          <w:szCs w:val="28"/>
        </w:rPr>
        <w:t>. Настоящий Указ вступает в силу со дня его подписания.</w:t>
      </w:r>
    </w:p>
    <w:p w:rsidR="00735FC2" w:rsidRPr="00E47095" w:rsidRDefault="00735FC2" w:rsidP="00CA54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5FC2" w:rsidRPr="00554B63" w:rsidRDefault="00735FC2" w:rsidP="00554B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4B63">
        <w:rPr>
          <w:rFonts w:ascii="Times New Roman" w:hAnsi="Times New Roman"/>
          <w:b/>
          <w:sz w:val="28"/>
          <w:szCs w:val="28"/>
        </w:rPr>
        <w:t>Временно исполняющий обязанности</w:t>
      </w:r>
    </w:p>
    <w:p w:rsidR="00735FC2" w:rsidRPr="00554B63" w:rsidRDefault="00735FC2" w:rsidP="00554B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4B63">
        <w:rPr>
          <w:rFonts w:ascii="Times New Roman" w:hAnsi="Times New Roman"/>
          <w:b/>
          <w:sz w:val="28"/>
          <w:szCs w:val="28"/>
        </w:rPr>
        <w:t xml:space="preserve">    Президента Республики Дагестан</w:t>
      </w:r>
      <w:r w:rsidRPr="00554B63">
        <w:rPr>
          <w:rFonts w:ascii="Times New Roman" w:hAnsi="Times New Roman"/>
          <w:b/>
          <w:sz w:val="28"/>
          <w:szCs w:val="28"/>
        </w:rPr>
        <w:tab/>
        <w:t xml:space="preserve">   Р. Абдулатипов</w:t>
      </w:r>
    </w:p>
    <w:p w:rsidR="00735FC2" w:rsidRPr="00554B63" w:rsidRDefault="00735FC2" w:rsidP="00554B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5FC2" w:rsidRPr="00554B63" w:rsidRDefault="00735FC2" w:rsidP="00554B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5FC2" w:rsidRPr="00554B63" w:rsidRDefault="00735FC2" w:rsidP="00554B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5FC2" w:rsidRPr="00554B63" w:rsidRDefault="00735FC2" w:rsidP="00554B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B63">
        <w:rPr>
          <w:rFonts w:ascii="Times New Roman" w:hAnsi="Times New Roman"/>
          <w:sz w:val="28"/>
          <w:szCs w:val="28"/>
        </w:rPr>
        <w:t>г. Махачкала</w:t>
      </w:r>
    </w:p>
    <w:p w:rsidR="00735FC2" w:rsidRPr="00554B63" w:rsidRDefault="00735FC2" w:rsidP="00554B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554B63">
        <w:rPr>
          <w:rFonts w:ascii="Times New Roman" w:hAnsi="Times New Roman"/>
          <w:sz w:val="28"/>
          <w:szCs w:val="28"/>
        </w:rPr>
        <w:t xml:space="preserve"> апреля 2013 года</w:t>
      </w:r>
    </w:p>
    <w:p w:rsidR="00735FC2" w:rsidRPr="00554B63" w:rsidRDefault="00735FC2" w:rsidP="00554B63">
      <w:p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B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137</w:t>
      </w:r>
      <w:r w:rsidRPr="00554B63">
        <w:rPr>
          <w:rFonts w:ascii="Times New Roman" w:hAnsi="Times New Roman"/>
          <w:sz w:val="28"/>
          <w:szCs w:val="28"/>
        </w:rPr>
        <w:tab/>
      </w:r>
    </w:p>
    <w:p w:rsidR="00735FC2" w:rsidRPr="00CA54B3" w:rsidRDefault="00735FC2" w:rsidP="00CA54B3">
      <w:pPr>
        <w:spacing w:after="0"/>
        <w:rPr>
          <w:rFonts w:ascii="Times New Roman" w:hAnsi="Times New Roman"/>
          <w:sz w:val="28"/>
          <w:szCs w:val="28"/>
        </w:rPr>
      </w:pPr>
    </w:p>
    <w:p w:rsidR="00735FC2" w:rsidRPr="00CA54B3" w:rsidRDefault="00735FC2" w:rsidP="00CA54B3">
      <w:pPr>
        <w:spacing w:after="0"/>
        <w:rPr>
          <w:rFonts w:ascii="Times New Roman" w:hAnsi="Times New Roman"/>
          <w:sz w:val="28"/>
          <w:szCs w:val="28"/>
        </w:rPr>
      </w:pPr>
    </w:p>
    <w:sectPr w:rsidR="00735FC2" w:rsidRPr="00CA54B3" w:rsidSect="00A32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54B3"/>
    <w:rsid w:val="00000C49"/>
    <w:rsid w:val="000024B8"/>
    <w:rsid w:val="00002820"/>
    <w:rsid w:val="00002C81"/>
    <w:rsid w:val="00003B87"/>
    <w:rsid w:val="0000403D"/>
    <w:rsid w:val="0000737C"/>
    <w:rsid w:val="000076EA"/>
    <w:rsid w:val="00007A4D"/>
    <w:rsid w:val="00007D07"/>
    <w:rsid w:val="00007DF2"/>
    <w:rsid w:val="00011459"/>
    <w:rsid w:val="00013254"/>
    <w:rsid w:val="000145DF"/>
    <w:rsid w:val="000149C4"/>
    <w:rsid w:val="00014E50"/>
    <w:rsid w:val="00015460"/>
    <w:rsid w:val="00016DCF"/>
    <w:rsid w:val="0001738E"/>
    <w:rsid w:val="000176B2"/>
    <w:rsid w:val="00017DD1"/>
    <w:rsid w:val="0002005F"/>
    <w:rsid w:val="00021060"/>
    <w:rsid w:val="00021FF0"/>
    <w:rsid w:val="0002240F"/>
    <w:rsid w:val="00022F61"/>
    <w:rsid w:val="00023150"/>
    <w:rsid w:val="0002379C"/>
    <w:rsid w:val="00026497"/>
    <w:rsid w:val="00026B23"/>
    <w:rsid w:val="00027978"/>
    <w:rsid w:val="00027E23"/>
    <w:rsid w:val="00027EEE"/>
    <w:rsid w:val="0003288E"/>
    <w:rsid w:val="0003300E"/>
    <w:rsid w:val="00033567"/>
    <w:rsid w:val="00034CB8"/>
    <w:rsid w:val="00036C66"/>
    <w:rsid w:val="000372E7"/>
    <w:rsid w:val="000405FA"/>
    <w:rsid w:val="00041A27"/>
    <w:rsid w:val="000425F0"/>
    <w:rsid w:val="000431B6"/>
    <w:rsid w:val="00043B8F"/>
    <w:rsid w:val="00043C76"/>
    <w:rsid w:val="00044BF4"/>
    <w:rsid w:val="00045754"/>
    <w:rsid w:val="000458D6"/>
    <w:rsid w:val="00045BA0"/>
    <w:rsid w:val="00045E38"/>
    <w:rsid w:val="0004656D"/>
    <w:rsid w:val="000477E5"/>
    <w:rsid w:val="00047861"/>
    <w:rsid w:val="00050709"/>
    <w:rsid w:val="0005521E"/>
    <w:rsid w:val="0005612F"/>
    <w:rsid w:val="00056252"/>
    <w:rsid w:val="00056DCF"/>
    <w:rsid w:val="00057598"/>
    <w:rsid w:val="000576ED"/>
    <w:rsid w:val="00057764"/>
    <w:rsid w:val="00057D2D"/>
    <w:rsid w:val="00057D4E"/>
    <w:rsid w:val="000612CA"/>
    <w:rsid w:val="000614B3"/>
    <w:rsid w:val="00061613"/>
    <w:rsid w:val="000618AE"/>
    <w:rsid w:val="00061B3D"/>
    <w:rsid w:val="00062BB8"/>
    <w:rsid w:val="0006376D"/>
    <w:rsid w:val="00063DDC"/>
    <w:rsid w:val="0006463D"/>
    <w:rsid w:val="00064FC5"/>
    <w:rsid w:val="0006620B"/>
    <w:rsid w:val="00067AB1"/>
    <w:rsid w:val="00067D0B"/>
    <w:rsid w:val="00070B0D"/>
    <w:rsid w:val="00070E37"/>
    <w:rsid w:val="00071B33"/>
    <w:rsid w:val="00071B38"/>
    <w:rsid w:val="000728FB"/>
    <w:rsid w:val="00072E77"/>
    <w:rsid w:val="00073574"/>
    <w:rsid w:val="000751AA"/>
    <w:rsid w:val="00075231"/>
    <w:rsid w:val="00076062"/>
    <w:rsid w:val="000773A6"/>
    <w:rsid w:val="00077ACE"/>
    <w:rsid w:val="000800B5"/>
    <w:rsid w:val="00084F04"/>
    <w:rsid w:val="00085CC4"/>
    <w:rsid w:val="00086C95"/>
    <w:rsid w:val="00086D4B"/>
    <w:rsid w:val="00090B3E"/>
    <w:rsid w:val="00091577"/>
    <w:rsid w:val="00093F4E"/>
    <w:rsid w:val="000946E1"/>
    <w:rsid w:val="0009577E"/>
    <w:rsid w:val="00095EDF"/>
    <w:rsid w:val="000973F5"/>
    <w:rsid w:val="000A0CDF"/>
    <w:rsid w:val="000A1B5F"/>
    <w:rsid w:val="000A6760"/>
    <w:rsid w:val="000A6DCC"/>
    <w:rsid w:val="000B02D2"/>
    <w:rsid w:val="000B1E4F"/>
    <w:rsid w:val="000B23D6"/>
    <w:rsid w:val="000B3681"/>
    <w:rsid w:val="000B3BBF"/>
    <w:rsid w:val="000B5A07"/>
    <w:rsid w:val="000B5A5A"/>
    <w:rsid w:val="000B717B"/>
    <w:rsid w:val="000B72D6"/>
    <w:rsid w:val="000B7486"/>
    <w:rsid w:val="000C0EEC"/>
    <w:rsid w:val="000C261E"/>
    <w:rsid w:val="000C4F6E"/>
    <w:rsid w:val="000C585C"/>
    <w:rsid w:val="000C6A9A"/>
    <w:rsid w:val="000C70FA"/>
    <w:rsid w:val="000D0278"/>
    <w:rsid w:val="000D1120"/>
    <w:rsid w:val="000D240F"/>
    <w:rsid w:val="000D2C86"/>
    <w:rsid w:val="000D35EA"/>
    <w:rsid w:val="000D37B1"/>
    <w:rsid w:val="000D3A3D"/>
    <w:rsid w:val="000D5D40"/>
    <w:rsid w:val="000D5FB5"/>
    <w:rsid w:val="000D72C4"/>
    <w:rsid w:val="000D78D4"/>
    <w:rsid w:val="000E00C4"/>
    <w:rsid w:val="000E0329"/>
    <w:rsid w:val="000E07B6"/>
    <w:rsid w:val="000E0B84"/>
    <w:rsid w:val="000E0C61"/>
    <w:rsid w:val="000E1377"/>
    <w:rsid w:val="000E1D27"/>
    <w:rsid w:val="000E339A"/>
    <w:rsid w:val="000E5028"/>
    <w:rsid w:val="000E7E61"/>
    <w:rsid w:val="000F22F2"/>
    <w:rsid w:val="000F2982"/>
    <w:rsid w:val="000F415B"/>
    <w:rsid w:val="000F4629"/>
    <w:rsid w:val="000F6F96"/>
    <w:rsid w:val="000F7751"/>
    <w:rsid w:val="000F7796"/>
    <w:rsid w:val="000F7DA2"/>
    <w:rsid w:val="000F7E8E"/>
    <w:rsid w:val="00100BCA"/>
    <w:rsid w:val="001015CC"/>
    <w:rsid w:val="00101AAC"/>
    <w:rsid w:val="00101F78"/>
    <w:rsid w:val="00102036"/>
    <w:rsid w:val="00102A54"/>
    <w:rsid w:val="00103ACB"/>
    <w:rsid w:val="00104AB2"/>
    <w:rsid w:val="00104EE2"/>
    <w:rsid w:val="001051AE"/>
    <w:rsid w:val="0010705F"/>
    <w:rsid w:val="001070CC"/>
    <w:rsid w:val="00107514"/>
    <w:rsid w:val="0011060A"/>
    <w:rsid w:val="00111340"/>
    <w:rsid w:val="00111781"/>
    <w:rsid w:val="0011366B"/>
    <w:rsid w:val="00114585"/>
    <w:rsid w:val="00114D98"/>
    <w:rsid w:val="001156EF"/>
    <w:rsid w:val="001161AD"/>
    <w:rsid w:val="001168C7"/>
    <w:rsid w:val="00116B99"/>
    <w:rsid w:val="00117F99"/>
    <w:rsid w:val="00121B07"/>
    <w:rsid w:val="00122B74"/>
    <w:rsid w:val="00125BE0"/>
    <w:rsid w:val="001300F0"/>
    <w:rsid w:val="001307DE"/>
    <w:rsid w:val="001314E4"/>
    <w:rsid w:val="0013246A"/>
    <w:rsid w:val="00132763"/>
    <w:rsid w:val="001327F0"/>
    <w:rsid w:val="00133D77"/>
    <w:rsid w:val="0013590A"/>
    <w:rsid w:val="00137EB8"/>
    <w:rsid w:val="00140CF2"/>
    <w:rsid w:val="00141532"/>
    <w:rsid w:val="00142B8E"/>
    <w:rsid w:val="001434EB"/>
    <w:rsid w:val="00143FDF"/>
    <w:rsid w:val="00144AAB"/>
    <w:rsid w:val="00146E06"/>
    <w:rsid w:val="00151293"/>
    <w:rsid w:val="00151908"/>
    <w:rsid w:val="00154156"/>
    <w:rsid w:val="001541AF"/>
    <w:rsid w:val="0015493E"/>
    <w:rsid w:val="00154ADE"/>
    <w:rsid w:val="001554B4"/>
    <w:rsid w:val="00155614"/>
    <w:rsid w:val="00155C3E"/>
    <w:rsid w:val="00155FBA"/>
    <w:rsid w:val="00155FCB"/>
    <w:rsid w:val="00156A1C"/>
    <w:rsid w:val="00156A87"/>
    <w:rsid w:val="00157875"/>
    <w:rsid w:val="001579D8"/>
    <w:rsid w:val="00160770"/>
    <w:rsid w:val="0016094B"/>
    <w:rsid w:val="001615E7"/>
    <w:rsid w:val="00163D57"/>
    <w:rsid w:val="00163FCD"/>
    <w:rsid w:val="00165B9A"/>
    <w:rsid w:val="0016677C"/>
    <w:rsid w:val="00174E9A"/>
    <w:rsid w:val="00175076"/>
    <w:rsid w:val="00176BF3"/>
    <w:rsid w:val="00177AC4"/>
    <w:rsid w:val="00180067"/>
    <w:rsid w:val="00180DE4"/>
    <w:rsid w:val="00184665"/>
    <w:rsid w:val="00184684"/>
    <w:rsid w:val="00184B95"/>
    <w:rsid w:val="00185262"/>
    <w:rsid w:val="001863F7"/>
    <w:rsid w:val="00192081"/>
    <w:rsid w:val="00192262"/>
    <w:rsid w:val="001943A5"/>
    <w:rsid w:val="001944EC"/>
    <w:rsid w:val="00194908"/>
    <w:rsid w:val="00194E9B"/>
    <w:rsid w:val="00195A44"/>
    <w:rsid w:val="00195C86"/>
    <w:rsid w:val="00196A68"/>
    <w:rsid w:val="001A0073"/>
    <w:rsid w:val="001A23CA"/>
    <w:rsid w:val="001A2D5E"/>
    <w:rsid w:val="001A3382"/>
    <w:rsid w:val="001A4169"/>
    <w:rsid w:val="001A4550"/>
    <w:rsid w:val="001A4C3E"/>
    <w:rsid w:val="001A6240"/>
    <w:rsid w:val="001A791D"/>
    <w:rsid w:val="001A7BFC"/>
    <w:rsid w:val="001B09A9"/>
    <w:rsid w:val="001B1109"/>
    <w:rsid w:val="001B353B"/>
    <w:rsid w:val="001B3C56"/>
    <w:rsid w:val="001B485B"/>
    <w:rsid w:val="001B5031"/>
    <w:rsid w:val="001B52E9"/>
    <w:rsid w:val="001B55DD"/>
    <w:rsid w:val="001B6AC3"/>
    <w:rsid w:val="001C0269"/>
    <w:rsid w:val="001C02E2"/>
    <w:rsid w:val="001C2305"/>
    <w:rsid w:val="001C2F45"/>
    <w:rsid w:val="001C4144"/>
    <w:rsid w:val="001C58DE"/>
    <w:rsid w:val="001D00FF"/>
    <w:rsid w:val="001D03FA"/>
    <w:rsid w:val="001D0F54"/>
    <w:rsid w:val="001D455D"/>
    <w:rsid w:val="001D4EB4"/>
    <w:rsid w:val="001D50CC"/>
    <w:rsid w:val="001D51F6"/>
    <w:rsid w:val="001D5290"/>
    <w:rsid w:val="001D54FE"/>
    <w:rsid w:val="001D7A87"/>
    <w:rsid w:val="001E0743"/>
    <w:rsid w:val="001E2716"/>
    <w:rsid w:val="001E3817"/>
    <w:rsid w:val="001E5620"/>
    <w:rsid w:val="001E77B0"/>
    <w:rsid w:val="001E788F"/>
    <w:rsid w:val="001F1B10"/>
    <w:rsid w:val="001F218C"/>
    <w:rsid w:val="001F23B1"/>
    <w:rsid w:val="001F3874"/>
    <w:rsid w:val="001F399E"/>
    <w:rsid w:val="001F49E7"/>
    <w:rsid w:val="001F5FF5"/>
    <w:rsid w:val="001F633D"/>
    <w:rsid w:val="001F69C9"/>
    <w:rsid w:val="001F6CE9"/>
    <w:rsid w:val="001F7B91"/>
    <w:rsid w:val="0020190A"/>
    <w:rsid w:val="00201C4A"/>
    <w:rsid w:val="002024BF"/>
    <w:rsid w:val="0020315A"/>
    <w:rsid w:val="00203B5B"/>
    <w:rsid w:val="00206678"/>
    <w:rsid w:val="002069A4"/>
    <w:rsid w:val="002076A3"/>
    <w:rsid w:val="00207C89"/>
    <w:rsid w:val="00210260"/>
    <w:rsid w:val="00210F0D"/>
    <w:rsid w:val="002121FD"/>
    <w:rsid w:val="00212385"/>
    <w:rsid w:val="00212EA4"/>
    <w:rsid w:val="002138AF"/>
    <w:rsid w:val="00213C52"/>
    <w:rsid w:val="0021584F"/>
    <w:rsid w:val="002204CC"/>
    <w:rsid w:val="00220795"/>
    <w:rsid w:val="002212DE"/>
    <w:rsid w:val="002213D3"/>
    <w:rsid w:val="00221722"/>
    <w:rsid w:val="00222671"/>
    <w:rsid w:val="002230BD"/>
    <w:rsid w:val="0022318A"/>
    <w:rsid w:val="00224C1B"/>
    <w:rsid w:val="002250D3"/>
    <w:rsid w:val="00225FE9"/>
    <w:rsid w:val="00226423"/>
    <w:rsid w:val="00227EC1"/>
    <w:rsid w:val="00230B86"/>
    <w:rsid w:val="00231035"/>
    <w:rsid w:val="00232D48"/>
    <w:rsid w:val="00232D74"/>
    <w:rsid w:val="00233C20"/>
    <w:rsid w:val="0023446B"/>
    <w:rsid w:val="00237BC4"/>
    <w:rsid w:val="00237D2A"/>
    <w:rsid w:val="00240A67"/>
    <w:rsid w:val="00240D69"/>
    <w:rsid w:val="00241051"/>
    <w:rsid w:val="00241F3E"/>
    <w:rsid w:val="00242179"/>
    <w:rsid w:val="0024322B"/>
    <w:rsid w:val="002434BB"/>
    <w:rsid w:val="0024413E"/>
    <w:rsid w:val="0024525B"/>
    <w:rsid w:val="002453EB"/>
    <w:rsid w:val="00246FF1"/>
    <w:rsid w:val="002505EF"/>
    <w:rsid w:val="00250941"/>
    <w:rsid w:val="00251251"/>
    <w:rsid w:val="00251B4A"/>
    <w:rsid w:val="002523D8"/>
    <w:rsid w:val="00252B08"/>
    <w:rsid w:val="00252D3B"/>
    <w:rsid w:val="00253EE3"/>
    <w:rsid w:val="0025423C"/>
    <w:rsid w:val="002553B1"/>
    <w:rsid w:val="0025769B"/>
    <w:rsid w:val="00257E3E"/>
    <w:rsid w:val="00260AC7"/>
    <w:rsid w:val="0026162C"/>
    <w:rsid w:val="00262FD8"/>
    <w:rsid w:val="002639A9"/>
    <w:rsid w:val="00263D7F"/>
    <w:rsid w:val="00264080"/>
    <w:rsid w:val="0026485E"/>
    <w:rsid w:val="002654CE"/>
    <w:rsid w:val="00265878"/>
    <w:rsid w:val="00265C2E"/>
    <w:rsid w:val="00265CA6"/>
    <w:rsid w:val="002668ED"/>
    <w:rsid w:val="00267A11"/>
    <w:rsid w:val="00267D70"/>
    <w:rsid w:val="00271343"/>
    <w:rsid w:val="00272150"/>
    <w:rsid w:val="002727E3"/>
    <w:rsid w:val="002732AF"/>
    <w:rsid w:val="002736FD"/>
    <w:rsid w:val="00273E78"/>
    <w:rsid w:val="00276FAA"/>
    <w:rsid w:val="00277629"/>
    <w:rsid w:val="00277FB7"/>
    <w:rsid w:val="00281429"/>
    <w:rsid w:val="00283FFB"/>
    <w:rsid w:val="00286268"/>
    <w:rsid w:val="00286D8A"/>
    <w:rsid w:val="0028718C"/>
    <w:rsid w:val="002877FA"/>
    <w:rsid w:val="00292347"/>
    <w:rsid w:val="002930A6"/>
    <w:rsid w:val="00293163"/>
    <w:rsid w:val="002938F6"/>
    <w:rsid w:val="00296DB9"/>
    <w:rsid w:val="002976E4"/>
    <w:rsid w:val="00297F35"/>
    <w:rsid w:val="002A008D"/>
    <w:rsid w:val="002A0C34"/>
    <w:rsid w:val="002A0EE1"/>
    <w:rsid w:val="002A3456"/>
    <w:rsid w:val="002A39AC"/>
    <w:rsid w:val="002A4AE6"/>
    <w:rsid w:val="002A4B23"/>
    <w:rsid w:val="002A4B27"/>
    <w:rsid w:val="002A5EF5"/>
    <w:rsid w:val="002A6355"/>
    <w:rsid w:val="002B0445"/>
    <w:rsid w:val="002B07EF"/>
    <w:rsid w:val="002B0BA7"/>
    <w:rsid w:val="002B12E8"/>
    <w:rsid w:val="002B1FF2"/>
    <w:rsid w:val="002B22DE"/>
    <w:rsid w:val="002B2F79"/>
    <w:rsid w:val="002B53CE"/>
    <w:rsid w:val="002B58A7"/>
    <w:rsid w:val="002B6C33"/>
    <w:rsid w:val="002B75DA"/>
    <w:rsid w:val="002B7747"/>
    <w:rsid w:val="002B7C98"/>
    <w:rsid w:val="002B7DCD"/>
    <w:rsid w:val="002C02D6"/>
    <w:rsid w:val="002C1140"/>
    <w:rsid w:val="002C2064"/>
    <w:rsid w:val="002C2BE7"/>
    <w:rsid w:val="002C39A4"/>
    <w:rsid w:val="002C61D3"/>
    <w:rsid w:val="002C651C"/>
    <w:rsid w:val="002C659E"/>
    <w:rsid w:val="002D06CE"/>
    <w:rsid w:val="002D06D1"/>
    <w:rsid w:val="002D1EDD"/>
    <w:rsid w:val="002D23FB"/>
    <w:rsid w:val="002D36BD"/>
    <w:rsid w:val="002D4866"/>
    <w:rsid w:val="002D53C9"/>
    <w:rsid w:val="002D58B8"/>
    <w:rsid w:val="002D6A5A"/>
    <w:rsid w:val="002D6C2A"/>
    <w:rsid w:val="002D7C8D"/>
    <w:rsid w:val="002E10FC"/>
    <w:rsid w:val="002E2DA8"/>
    <w:rsid w:val="002E4A22"/>
    <w:rsid w:val="002E4B1B"/>
    <w:rsid w:val="002E52E9"/>
    <w:rsid w:val="002E54AB"/>
    <w:rsid w:val="002E61FD"/>
    <w:rsid w:val="002E6317"/>
    <w:rsid w:val="002E6B2C"/>
    <w:rsid w:val="002E72F2"/>
    <w:rsid w:val="002F1C6E"/>
    <w:rsid w:val="002F38B1"/>
    <w:rsid w:val="002F42AA"/>
    <w:rsid w:val="002F4602"/>
    <w:rsid w:val="002F4D41"/>
    <w:rsid w:val="002F4D50"/>
    <w:rsid w:val="002F4FA7"/>
    <w:rsid w:val="002F538A"/>
    <w:rsid w:val="002F5F7B"/>
    <w:rsid w:val="002F7908"/>
    <w:rsid w:val="002F7B5E"/>
    <w:rsid w:val="0030048F"/>
    <w:rsid w:val="003016FF"/>
    <w:rsid w:val="00302401"/>
    <w:rsid w:val="003025F1"/>
    <w:rsid w:val="0030407C"/>
    <w:rsid w:val="003041D9"/>
    <w:rsid w:val="0030425B"/>
    <w:rsid w:val="0030483D"/>
    <w:rsid w:val="00305D6D"/>
    <w:rsid w:val="00307129"/>
    <w:rsid w:val="003071EB"/>
    <w:rsid w:val="00310B79"/>
    <w:rsid w:val="00312C96"/>
    <w:rsid w:val="00312E69"/>
    <w:rsid w:val="003131FA"/>
    <w:rsid w:val="00313A83"/>
    <w:rsid w:val="00314405"/>
    <w:rsid w:val="00314651"/>
    <w:rsid w:val="00314FFC"/>
    <w:rsid w:val="00316456"/>
    <w:rsid w:val="0031794C"/>
    <w:rsid w:val="00322C8F"/>
    <w:rsid w:val="00325C5A"/>
    <w:rsid w:val="003264D6"/>
    <w:rsid w:val="00326CD7"/>
    <w:rsid w:val="0032726A"/>
    <w:rsid w:val="00327556"/>
    <w:rsid w:val="0032757F"/>
    <w:rsid w:val="003279C2"/>
    <w:rsid w:val="00330C29"/>
    <w:rsid w:val="003313DA"/>
    <w:rsid w:val="003319AD"/>
    <w:rsid w:val="00332C1D"/>
    <w:rsid w:val="00335AAA"/>
    <w:rsid w:val="003421B8"/>
    <w:rsid w:val="00342242"/>
    <w:rsid w:val="0034390F"/>
    <w:rsid w:val="00343D50"/>
    <w:rsid w:val="00343DA6"/>
    <w:rsid w:val="00344186"/>
    <w:rsid w:val="00345885"/>
    <w:rsid w:val="003460FA"/>
    <w:rsid w:val="00346F94"/>
    <w:rsid w:val="00347989"/>
    <w:rsid w:val="00347D82"/>
    <w:rsid w:val="00350821"/>
    <w:rsid w:val="00351082"/>
    <w:rsid w:val="00351722"/>
    <w:rsid w:val="00353127"/>
    <w:rsid w:val="00353275"/>
    <w:rsid w:val="00355D81"/>
    <w:rsid w:val="003571CF"/>
    <w:rsid w:val="00357EAA"/>
    <w:rsid w:val="00360AA5"/>
    <w:rsid w:val="00361B14"/>
    <w:rsid w:val="0036203F"/>
    <w:rsid w:val="00363BD9"/>
    <w:rsid w:val="00363C00"/>
    <w:rsid w:val="00363E2D"/>
    <w:rsid w:val="00363FC3"/>
    <w:rsid w:val="00366F9D"/>
    <w:rsid w:val="00366FB7"/>
    <w:rsid w:val="0037305E"/>
    <w:rsid w:val="00373DD6"/>
    <w:rsid w:val="00374AB8"/>
    <w:rsid w:val="00374DA8"/>
    <w:rsid w:val="003752F9"/>
    <w:rsid w:val="00375465"/>
    <w:rsid w:val="003762FE"/>
    <w:rsid w:val="003767A1"/>
    <w:rsid w:val="00377185"/>
    <w:rsid w:val="00381006"/>
    <w:rsid w:val="00381237"/>
    <w:rsid w:val="0038184F"/>
    <w:rsid w:val="003824C1"/>
    <w:rsid w:val="00382625"/>
    <w:rsid w:val="00384134"/>
    <w:rsid w:val="003842F5"/>
    <w:rsid w:val="003845BA"/>
    <w:rsid w:val="0038568C"/>
    <w:rsid w:val="00387B57"/>
    <w:rsid w:val="00387D3D"/>
    <w:rsid w:val="00391955"/>
    <w:rsid w:val="00392CD9"/>
    <w:rsid w:val="00395A0B"/>
    <w:rsid w:val="00395F61"/>
    <w:rsid w:val="00396E75"/>
    <w:rsid w:val="00397D05"/>
    <w:rsid w:val="003A07C9"/>
    <w:rsid w:val="003A0C7E"/>
    <w:rsid w:val="003A18E4"/>
    <w:rsid w:val="003A1DA4"/>
    <w:rsid w:val="003A2384"/>
    <w:rsid w:val="003A241E"/>
    <w:rsid w:val="003A2508"/>
    <w:rsid w:val="003A309A"/>
    <w:rsid w:val="003A37F6"/>
    <w:rsid w:val="003A43B4"/>
    <w:rsid w:val="003A44F8"/>
    <w:rsid w:val="003A6905"/>
    <w:rsid w:val="003A79F7"/>
    <w:rsid w:val="003A7A55"/>
    <w:rsid w:val="003B07A3"/>
    <w:rsid w:val="003B1C21"/>
    <w:rsid w:val="003B2166"/>
    <w:rsid w:val="003B2201"/>
    <w:rsid w:val="003B49A3"/>
    <w:rsid w:val="003B4D4D"/>
    <w:rsid w:val="003B63B1"/>
    <w:rsid w:val="003B6577"/>
    <w:rsid w:val="003B6C55"/>
    <w:rsid w:val="003B7BBE"/>
    <w:rsid w:val="003B7C90"/>
    <w:rsid w:val="003C1417"/>
    <w:rsid w:val="003C166C"/>
    <w:rsid w:val="003C16A5"/>
    <w:rsid w:val="003C298C"/>
    <w:rsid w:val="003C2B6F"/>
    <w:rsid w:val="003C47E1"/>
    <w:rsid w:val="003C583E"/>
    <w:rsid w:val="003C5B0E"/>
    <w:rsid w:val="003C5E4A"/>
    <w:rsid w:val="003C5F45"/>
    <w:rsid w:val="003C7776"/>
    <w:rsid w:val="003C7BE3"/>
    <w:rsid w:val="003C7F19"/>
    <w:rsid w:val="003D02DF"/>
    <w:rsid w:val="003D0B3B"/>
    <w:rsid w:val="003D2E45"/>
    <w:rsid w:val="003D4976"/>
    <w:rsid w:val="003D50E8"/>
    <w:rsid w:val="003D5854"/>
    <w:rsid w:val="003D5D9C"/>
    <w:rsid w:val="003D6EEE"/>
    <w:rsid w:val="003D7BCE"/>
    <w:rsid w:val="003E0AEE"/>
    <w:rsid w:val="003E0DAA"/>
    <w:rsid w:val="003E23B6"/>
    <w:rsid w:val="003E39E0"/>
    <w:rsid w:val="003E648E"/>
    <w:rsid w:val="003F1149"/>
    <w:rsid w:val="003F249E"/>
    <w:rsid w:val="003F3344"/>
    <w:rsid w:val="003F3644"/>
    <w:rsid w:val="003F3DFF"/>
    <w:rsid w:val="003F5051"/>
    <w:rsid w:val="003F5D66"/>
    <w:rsid w:val="003F663A"/>
    <w:rsid w:val="003F6CC1"/>
    <w:rsid w:val="003F70F3"/>
    <w:rsid w:val="003F735E"/>
    <w:rsid w:val="003F7501"/>
    <w:rsid w:val="0040079B"/>
    <w:rsid w:val="004009E2"/>
    <w:rsid w:val="00403577"/>
    <w:rsid w:val="004045DF"/>
    <w:rsid w:val="00404849"/>
    <w:rsid w:val="00404B04"/>
    <w:rsid w:val="00405127"/>
    <w:rsid w:val="00405190"/>
    <w:rsid w:val="004056EE"/>
    <w:rsid w:val="004057CE"/>
    <w:rsid w:val="00405D48"/>
    <w:rsid w:val="00405F14"/>
    <w:rsid w:val="004104D5"/>
    <w:rsid w:val="004109B0"/>
    <w:rsid w:val="00411485"/>
    <w:rsid w:val="004119A0"/>
    <w:rsid w:val="004135B2"/>
    <w:rsid w:val="004144E1"/>
    <w:rsid w:val="0041663A"/>
    <w:rsid w:val="00420155"/>
    <w:rsid w:val="004227C7"/>
    <w:rsid w:val="00424563"/>
    <w:rsid w:val="00424EEB"/>
    <w:rsid w:val="00425D30"/>
    <w:rsid w:val="004262DF"/>
    <w:rsid w:val="0043278A"/>
    <w:rsid w:val="0043321B"/>
    <w:rsid w:val="00433A7D"/>
    <w:rsid w:val="00433BAE"/>
    <w:rsid w:val="00434D76"/>
    <w:rsid w:val="00437827"/>
    <w:rsid w:val="00442EBB"/>
    <w:rsid w:val="004460D5"/>
    <w:rsid w:val="004472C1"/>
    <w:rsid w:val="00447424"/>
    <w:rsid w:val="004474DF"/>
    <w:rsid w:val="0045207C"/>
    <w:rsid w:val="00452638"/>
    <w:rsid w:val="00452821"/>
    <w:rsid w:val="00453CA8"/>
    <w:rsid w:val="00453EEB"/>
    <w:rsid w:val="00454029"/>
    <w:rsid w:val="00454A31"/>
    <w:rsid w:val="00454E6A"/>
    <w:rsid w:val="0045547C"/>
    <w:rsid w:val="00455935"/>
    <w:rsid w:val="0045594F"/>
    <w:rsid w:val="00456249"/>
    <w:rsid w:val="004608BD"/>
    <w:rsid w:val="00461AA9"/>
    <w:rsid w:val="00462699"/>
    <w:rsid w:val="00462709"/>
    <w:rsid w:val="004627E9"/>
    <w:rsid w:val="00462861"/>
    <w:rsid w:val="00462878"/>
    <w:rsid w:val="00463292"/>
    <w:rsid w:val="00463B53"/>
    <w:rsid w:val="0046583E"/>
    <w:rsid w:val="00466915"/>
    <w:rsid w:val="00470A55"/>
    <w:rsid w:val="00471998"/>
    <w:rsid w:val="00472324"/>
    <w:rsid w:val="004741B9"/>
    <w:rsid w:val="004741BD"/>
    <w:rsid w:val="004741FB"/>
    <w:rsid w:val="004752AB"/>
    <w:rsid w:val="0047640B"/>
    <w:rsid w:val="0047659D"/>
    <w:rsid w:val="004767BC"/>
    <w:rsid w:val="00477A8E"/>
    <w:rsid w:val="004813C0"/>
    <w:rsid w:val="004825F1"/>
    <w:rsid w:val="00482E36"/>
    <w:rsid w:val="00482ECC"/>
    <w:rsid w:val="00483317"/>
    <w:rsid w:val="004859B9"/>
    <w:rsid w:val="00486250"/>
    <w:rsid w:val="00486EFB"/>
    <w:rsid w:val="00486F7A"/>
    <w:rsid w:val="0048758F"/>
    <w:rsid w:val="0049060A"/>
    <w:rsid w:val="00490ACF"/>
    <w:rsid w:val="00490E31"/>
    <w:rsid w:val="0049169E"/>
    <w:rsid w:val="00493C73"/>
    <w:rsid w:val="004944CA"/>
    <w:rsid w:val="00494F3F"/>
    <w:rsid w:val="00495861"/>
    <w:rsid w:val="00495DC4"/>
    <w:rsid w:val="0049622B"/>
    <w:rsid w:val="00496F29"/>
    <w:rsid w:val="00497F41"/>
    <w:rsid w:val="00497F92"/>
    <w:rsid w:val="004A2571"/>
    <w:rsid w:val="004A2979"/>
    <w:rsid w:val="004A398E"/>
    <w:rsid w:val="004A4C5A"/>
    <w:rsid w:val="004A558C"/>
    <w:rsid w:val="004A5AE0"/>
    <w:rsid w:val="004B095A"/>
    <w:rsid w:val="004B140F"/>
    <w:rsid w:val="004B2288"/>
    <w:rsid w:val="004B3A80"/>
    <w:rsid w:val="004B41BB"/>
    <w:rsid w:val="004B582F"/>
    <w:rsid w:val="004B605D"/>
    <w:rsid w:val="004B7213"/>
    <w:rsid w:val="004B7215"/>
    <w:rsid w:val="004B7A07"/>
    <w:rsid w:val="004C10E6"/>
    <w:rsid w:val="004C191F"/>
    <w:rsid w:val="004C220C"/>
    <w:rsid w:val="004C2B5F"/>
    <w:rsid w:val="004C3112"/>
    <w:rsid w:val="004C4EF1"/>
    <w:rsid w:val="004C5AFF"/>
    <w:rsid w:val="004D0E44"/>
    <w:rsid w:val="004D15E5"/>
    <w:rsid w:val="004D194B"/>
    <w:rsid w:val="004D23B0"/>
    <w:rsid w:val="004D320A"/>
    <w:rsid w:val="004D3FB2"/>
    <w:rsid w:val="004D41B8"/>
    <w:rsid w:val="004D456A"/>
    <w:rsid w:val="004D4878"/>
    <w:rsid w:val="004D54BF"/>
    <w:rsid w:val="004D5ABB"/>
    <w:rsid w:val="004D6DCC"/>
    <w:rsid w:val="004D7738"/>
    <w:rsid w:val="004E34F1"/>
    <w:rsid w:val="004E4594"/>
    <w:rsid w:val="004E45D5"/>
    <w:rsid w:val="004E538D"/>
    <w:rsid w:val="004E588E"/>
    <w:rsid w:val="004E59D0"/>
    <w:rsid w:val="004E7B03"/>
    <w:rsid w:val="004E7F24"/>
    <w:rsid w:val="004F04BF"/>
    <w:rsid w:val="004F2ADA"/>
    <w:rsid w:val="004F2BDC"/>
    <w:rsid w:val="004F3151"/>
    <w:rsid w:val="004F4F9B"/>
    <w:rsid w:val="004F530B"/>
    <w:rsid w:val="004F542A"/>
    <w:rsid w:val="004F5438"/>
    <w:rsid w:val="004F6AB5"/>
    <w:rsid w:val="00501466"/>
    <w:rsid w:val="005030F2"/>
    <w:rsid w:val="00504D54"/>
    <w:rsid w:val="0050564E"/>
    <w:rsid w:val="00506C42"/>
    <w:rsid w:val="00507AE7"/>
    <w:rsid w:val="0051027D"/>
    <w:rsid w:val="005116EB"/>
    <w:rsid w:val="00511E98"/>
    <w:rsid w:val="0051465A"/>
    <w:rsid w:val="00514AD1"/>
    <w:rsid w:val="005151A4"/>
    <w:rsid w:val="00515F24"/>
    <w:rsid w:val="00520D6A"/>
    <w:rsid w:val="00520F62"/>
    <w:rsid w:val="00521AD6"/>
    <w:rsid w:val="00521B30"/>
    <w:rsid w:val="00522588"/>
    <w:rsid w:val="00522C99"/>
    <w:rsid w:val="005264CB"/>
    <w:rsid w:val="00527432"/>
    <w:rsid w:val="00530226"/>
    <w:rsid w:val="00532568"/>
    <w:rsid w:val="0053259B"/>
    <w:rsid w:val="0053641E"/>
    <w:rsid w:val="00536FAA"/>
    <w:rsid w:val="00537E39"/>
    <w:rsid w:val="00541841"/>
    <w:rsid w:val="00541990"/>
    <w:rsid w:val="00541AD1"/>
    <w:rsid w:val="00541D79"/>
    <w:rsid w:val="005428D4"/>
    <w:rsid w:val="005444F2"/>
    <w:rsid w:val="00544F4F"/>
    <w:rsid w:val="005458B7"/>
    <w:rsid w:val="00545DD0"/>
    <w:rsid w:val="00546F14"/>
    <w:rsid w:val="00550131"/>
    <w:rsid w:val="005507F7"/>
    <w:rsid w:val="00552CF0"/>
    <w:rsid w:val="00554B63"/>
    <w:rsid w:val="00555BB1"/>
    <w:rsid w:val="00556997"/>
    <w:rsid w:val="0056067F"/>
    <w:rsid w:val="00560824"/>
    <w:rsid w:val="00561494"/>
    <w:rsid w:val="0056189F"/>
    <w:rsid w:val="0056217F"/>
    <w:rsid w:val="0056250A"/>
    <w:rsid w:val="00562B82"/>
    <w:rsid w:val="00563E5E"/>
    <w:rsid w:val="00564B71"/>
    <w:rsid w:val="00565802"/>
    <w:rsid w:val="00565A49"/>
    <w:rsid w:val="00566683"/>
    <w:rsid w:val="00570A19"/>
    <w:rsid w:val="00571814"/>
    <w:rsid w:val="00572EE4"/>
    <w:rsid w:val="0057642F"/>
    <w:rsid w:val="00577419"/>
    <w:rsid w:val="005806FB"/>
    <w:rsid w:val="00580836"/>
    <w:rsid w:val="00580A40"/>
    <w:rsid w:val="005811A0"/>
    <w:rsid w:val="0058186D"/>
    <w:rsid w:val="00581CCD"/>
    <w:rsid w:val="0058215C"/>
    <w:rsid w:val="005847BF"/>
    <w:rsid w:val="00584C75"/>
    <w:rsid w:val="00585121"/>
    <w:rsid w:val="00585710"/>
    <w:rsid w:val="00586375"/>
    <w:rsid w:val="00590FDD"/>
    <w:rsid w:val="0059104B"/>
    <w:rsid w:val="00592F0F"/>
    <w:rsid w:val="00593FED"/>
    <w:rsid w:val="005A0112"/>
    <w:rsid w:val="005A0541"/>
    <w:rsid w:val="005A1E18"/>
    <w:rsid w:val="005A3C35"/>
    <w:rsid w:val="005A4ABA"/>
    <w:rsid w:val="005A65F2"/>
    <w:rsid w:val="005A69CF"/>
    <w:rsid w:val="005A7C5E"/>
    <w:rsid w:val="005B1C9A"/>
    <w:rsid w:val="005B1D24"/>
    <w:rsid w:val="005B2231"/>
    <w:rsid w:val="005B277C"/>
    <w:rsid w:val="005B5522"/>
    <w:rsid w:val="005C18BB"/>
    <w:rsid w:val="005C25FE"/>
    <w:rsid w:val="005C69B4"/>
    <w:rsid w:val="005C7AEC"/>
    <w:rsid w:val="005D0F3E"/>
    <w:rsid w:val="005D10FD"/>
    <w:rsid w:val="005D1837"/>
    <w:rsid w:val="005D2638"/>
    <w:rsid w:val="005D292A"/>
    <w:rsid w:val="005D3618"/>
    <w:rsid w:val="005D3C11"/>
    <w:rsid w:val="005E1D4C"/>
    <w:rsid w:val="005E4532"/>
    <w:rsid w:val="005E4E61"/>
    <w:rsid w:val="005E5697"/>
    <w:rsid w:val="005E62CF"/>
    <w:rsid w:val="005E713E"/>
    <w:rsid w:val="005E7B69"/>
    <w:rsid w:val="005F07F5"/>
    <w:rsid w:val="005F1849"/>
    <w:rsid w:val="005F2D70"/>
    <w:rsid w:val="005F32E0"/>
    <w:rsid w:val="005F48B2"/>
    <w:rsid w:val="005F5435"/>
    <w:rsid w:val="005F6474"/>
    <w:rsid w:val="006027D9"/>
    <w:rsid w:val="00604141"/>
    <w:rsid w:val="00607EC7"/>
    <w:rsid w:val="00607F25"/>
    <w:rsid w:val="00610299"/>
    <w:rsid w:val="00610CF9"/>
    <w:rsid w:val="0061110B"/>
    <w:rsid w:val="00611B65"/>
    <w:rsid w:val="00612B09"/>
    <w:rsid w:val="00613386"/>
    <w:rsid w:val="006133B4"/>
    <w:rsid w:val="00613E73"/>
    <w:rsid w:val="00615503"/>
    <w:rsid w:val="00615731"/>
    <w:rsid w:val="0061719B"/>
    <w:rsid w:val="006177E9"/>
    <w:rsid w:val="0062057D"/>
    <w:rsid w:val="00620BBD"/>
    <w:rsid w:val="00620F8E"/>
    <w:rsid w:val="00621851"/>
    <w:rsid w:val="006219D9"/>
    <w:rsid w:val="00622908"/>
    <w:rsid w:val="00622DAB"/>
    <w:rsid w:val="00623AEF"/>
    <w:rsid w:val="0062413F"/>
    <w:rsid w:val="006245A7"/>
    <w:rsid w:val="006245DB"/>
    <w:rsid w:val="0062499D"/>
    <w:rsid w:val="00624B02"/>
    <w:rsid w:val="006251B7"/>
    <w:rsid w:val="00625EE0"/>
    <w:rsid w:val="006260F1"/>
    <w:rsid w:val="00627D54"/>
    <w:rsid w:val="00630453"/>
    <w:rsid w:val="006314DC"/>
    <w:rsid w:val="006339F2"/>
    <w:rsid w:val="006345DC"/>
    <w:rsid w:val="00634CFC"/>
    <w:rsid w:val="00634D9C"/>
    <w:rsid w:val="00635295"/>
    <w:rsid w:val="0064039F"/>
    <w:rsid w:val="00641948"/>
    <w:rsid w:val="00641E96"/>
    <w:rsid w:val="00642611"/>
    <w:rsid w:val="00643C0A"/>
    <w:rsid w:val="00645E05"/>
    <w:rsid w:val="00647737"/>
    <w:rsid w:val="0064779E"/>
    <w:rsid w:val="00647EE9"/>
    <w:rsid w:val="00653B2A"/>
    <w:rsid w:val="006559DC"/>
    <w:rsid w:val="00656C78"/>
    <w:rsid w:val="0065764E"/>
    <w:rsid w:val="00660963"/>
    <w:rsid w:val="00661A50"/>
    <w:rsid w:val="00661BD3"/>
    <w:rsid w:val="00661F1F"/>
    <w:rsid w:val="00663B80"/>
    <w:rsid w:val="00664C7E"/>
    <w:rsid w:val="00666813"/>
    <w:rsid w:val="00666CCA"/>
    <w:rsid w:val="006672D1"/>
    <w:rsid w:val="006675A2"/>
    <w:rsid w:val="00667AD3"/>
    <w:rsid w:val="00667AE7"/>
    <w:rsid w:val="00671256"/>
    <w:rsid w:val="0067429F"/>
    <w:rsid w:val="0067433D"/>
    <w:rsid w:val="006743E0"/>
    <w:rsid w:val="00674DDB"/>
    <w:rsid w:val="00676106"/>
    <w:rsid w:val="006761F8"/>
    <w:rsid w:val="006774F3"/>
    <w:rsid w:val="006808B0"/>
    <w:rsid w:val="006818A4"/>
    <w:rsid w:val="00681C5A"/>
    <w:rsid w:val="00681CAC"/>
    <w:rsid w:val="00682005"/>
    <w:rsid w:val="00684687"/>
    <w:rsid w:val="006864F0"/>
    <w:rsid w:val="00686601"/>
    <w:rsid w:val="0069087B"/>
    <w:rsid w:val="00690CB8"/>
    <w:rsid w:val="00691761"/>
    <w:rsid w:val="006933E9"/>
    <w:rsid w:val="006936B7"/>
    <w:rsid w:val="00695AB3"/>
    <w:rsid w:val="006976FA"/>
    <w:rsid w:val="00697CEE"/>
    <w:rsid w:val="006A1119"/>
    <w:rsid w:val="006A3940"/>
    <w:rsid w:val="006A3973"/>
    <w:rsid w:val="006A49BB"/>
    <w:rsid w:val="006A4E5F"/>
    <w:rsid w:val="006A5A31"/>
    <w:rsid w:val="006A5E56"/>
    <w:rsid w:val="006A7C69"/>
    <w:rsid w:val="006B08A4"/>
    <w:rsid w:val="006B0F7A"/>
    <w:rsid w:val="006B1054"/>
    <w:rsid w:val="006B2132"/>
    <w:rsid w:val="006B2826"/>
    <w:rsid w:val="006B37FA"/>
    <w:rsid w:val="006B4362"/>
    <w:rsid w:val="006B5291"/>
    <w:rsid w:val="006B7204"/>
    <w:rsid w:val="006B7C8A"/>
    <w:rsid w:val="006C186E"/>
    <w:rsid w:val="006C1C8B"/>
    <w:rsid w:val="006C2390"/>
    <w:rsid w:val="006C3278"/>
    <w:rsid w:val="006C3526"/>
    <w:rsid w:val="006C3E4C"/>
    <w:rsid w:val="006C48A9"/>
    <w:rsid w:val="006C6C58"/>
    <w:rsid w:val="006D0BA3"/>
    <w:rsid w:val="006D2169"/>
    <w:rsid w:val="006D3F76"/>
    <w:rsid w:val="006D4AD2"/>
    <w:rsid w:val="006D571C"/>
    <w:rsid w:val="006D6558"/>
    <w:rsid w:val="006D7CC9"/>
    <w:rsid w:val="006E04BF"/>
    <w:rsid w:val="006E3604"/>
    <w:rsid w:val="006E38D3"/>
    <w:rsid w:val="006E4736"/>
    <w:rsid w:val="006E518F"/>
    <w:rsid w:val="006E592D"/>
    <w:rsid w:val="006E59D3"/>
    <w:rsid w:val="006E5CC3"/>
    <w:rsid w:val="006E7DF4"/>
    <w:rsid w:val="006F0DEB"/>
    <w:rsid w:val="006F1178"/>
    <w:rsid w:val="006F2A3F"/>
    <w:rsid w:val="006F36D6"/>
    <w:rsid w:val="006F57A2"/>
    <w:rsid w:val="006F5F57"/>
    <w:rsid w:val="006F63D3"/>
    <w:rsid w:val="006F79B7"/>
    <w:rsid w:val="006F7ACB"/>
    <w:rsid w:val="006F7B20"/>
    <w:rsid w:val="0070008B"/>
    <w:rsid w:val="00700608"/>
    <w:rsid w:val="00701D40"/>
    <w:rsid w:val="00701DF3"/>
    <w:rsid w:val="00701ED7"/>
    <w:rsid w:val="00701FF9"/>
    <w:rsid w:val="00702364"/>
    <w:rsid w:val="00703C90"/>
    <w:rsid w:val="00703CAE"/>
    <w:rsid w:val="00704463"/>
    <w:rsid w:val="00704836"/>
    <w:rsid w:val="00706F3D"/>
    <w:rsid w:val="00711064"/>
    <w:rsid w:val="00712173"/>
    <w:rsid w:val="00712BAB"/>
    <w:rsid w:val="00713315"/>
    <w:rsid w:val="00715D17"/>
    <w:rsid w:val="00715E79"/>
    <w:rsid w:val="00716741"/>
    <w:rsid w:val="0071745D"/>
    <w:rsid w:val="007216CF"/>
    <w:rsid w:val="00723018"/>
    <w:rsid w:val="007251B4"/>
    <w:rsid w:val="00725423"/>
    <w:rsid w:val="007261C1"/>
    <w:rsid w:val="0072663B"/>
    <w:rsid w:val="00726A3B"/>
    <w:rsid w:val="00726CBA"/>
    <w:rsid w:val="00727C3A"/>
    <w:rsid w:val="00727E2D"/>
    <w:rsid w:val="0073037E"/>
    <w:rsid w:val="00733531"/>
    <w:rsid w:val="00734B44"/>
    <w:rsid w:val="007352E9"/>
    <w:rsid w:val="00735AB5"/>
    <w:rsid w:val="00735D16"/>
    <w:rsid w:val="00735FC2"/>
    <w:rsid w:val="00736DF9"/>
    <w:rsid w:val="0074042B"/>
    <w:rsid w:val="007410AD"/>
    <w:rsid w:val="007414E8"/>
    <w:rsid w:val="007415CE"/>
    <w:rsid w:val="00742EDC"/>
    <w:rsid w:val="00744AD1"/>
    <w:rsid w:val="00744C65"/>
    <w:rsid w:val="00745268"/>
    <w:rsid w:val="0074567C"/>
    <w:rsid w:val="00745A44"/>
    <w:rsid w:val="00745F9F"/>
    <w:rsid w:val="00746591"/>
    <w:rsid w:val="0074662C"/>
    <w:rsid w:val="00750B61"/>
    <w:rsid w:val="007529B1"/>
    <w:rsid w:val="007534D8"/>
    <w:rsid w:val="007537D2"/>
    <w:rsid w:val="00754DB7"/>
    <w:rsid w:val="00755717"/>
    <w:rsid w:val="0075598E"/>
    <w:rsid w:val="00756508"/>
    <w:rsid w:val="00756A7B"/>
    <w:rsid w:val="007600C9"/>
    <w:rsid w:val="00760752"/>
    <w:rsid w:val="00760ADC"/>
    <w:rsid w:val="00760EA8"/>
    <w:rsid w:val="0076242A"/>
    <w:rsid w:val="00762DB6"/>
    <w:rsid w:val="00763BC4"/>
    <w:rsid w:val="00765D9C"/>
    <w:rsid w:val="00766633"/>
    <w:rsid w:val="007667B4"/>
    <w:rsid w:val="00766D51"/>
    <w:rsid w:val="00770352"/>
    <w:rsid w:val="00773382"/>
    <w:rsid w:val="00773D4F"/>
    <w:rsid w:val="00774E26"/>
    <w:rsid w:val="007807B1"/>
    <w:rsid w:val="00781738"/>
    <w:rsid w:val="00781DED"/>
    <w:rsid w:val="00783F1B"/>
    <w:rsid w:val="00786015"/>
    <w:rsid w:val="007876D5"/>
    <w:rsid w:val="00787EF4"/>
    <w:rsid w:val="0079053B"/>
    <w:rsid w:val="00791DC6"/>
    <w:rsid w:val="00791F12"/>
    <w:rsid w:val="0079202B"/>
    <w:rsid w:val="00792910"/>
    <w:rsid w:val="00795160"/>
    <w:rsid w:val="007952A5"/>
    <w:rsid w:val="007A19D4"/>
    <w:rsid w:val="007A1A2E"/>
    <w:rsid w:val="007A1FF6"/>
    <w:rsid w:val="007A2D0F"/>
    <w:rsid w:val="007A35DB"/>
    <w:rsid w:val="007A37F6"/>
    <w:rsid w:val="007A3D4B"/>
    <w:rsid w:val="007A71F0"/>
    <w:rsid w:val="007B08D7"/>
    <w:rsid w:val="007B08E7"/>
    <w:rsid w:val="007B24FC"/>
    <w:rsid w:val="007B2A45"/>
    <w:rsid w:val="007B31B5"/>
    <w:rsid w:val="007B6370"/>
    <w:rsid w:val="007B6CE8"/>
    <w:rsid w:val="007C028E"/>
    <w:rsid w:val="007C127B"/>
    <w:rsid w:val="007C304D"/>
    <w:rsid w:val="007C3FD4"/>
    <w:rsid w:val="007C4480"/>
    <w:rsid w:val="007D0A2B"/>
    <w:rsid w:val="007D0D8D"/>
    <w:rsid w:val="007D27CF"/>
    <w:rsid w:val="007D2AD1"/>
    <w:rsid w:val="007D4E4F"/>
    <w:rsid w:val="007D571E"/>
    <w:rsid w:val="007D59C4"/>
    <w:rsid w:val="007D6376"/>
    <w:rsid w:val="007D6482"/>
    <w:rsid w:val="007E1674"/>
    <w:rsid w:val="007E1EF3"/>
    <w:rsid w:val="007E2857"/>
    <w:rsid w:val="007E2F95"/>
    <w:rsid w:val="007E3843"/>
    <w:rsid w:val="007E5702"/>
    <w:rsid w:val="007F3406"/>
    <w:rsid w:val="007F4916"/>
    <w:rsid w:val="007F5769"/>
    <w:rsid w:val="007F6284"/>
    <w:rsid w:val="007F6685"/>
    <w:rsid w:val="007F7526"/>
    <w:rsid w:val="0080077C"/>
    <w:rsid w:val="00801623"/>
    <w:rsid w:val="0080202A"/>
    <w:rsid w:val="00802786"/>
    <w:rsid w:val="00803574"/>
    <w:rsid w:val="00804107"/>
    <w:rsid w:val="008047AF"/>
    <w:rsid w:val="00805C92"/>
    <w:rsid w:val="00805CB5"/>
    <w:rsid w:val="00806064"/>
    <w:rsid w:val="00806765"/>
    <w:rsid w:val="00806AD0"/>
    <w:rsid w:val="00807207"/>
    <w:rsid w:val="00807262"/>
    <w:rsid w:val="0080736B"/>
    <w:rsid w:val="0080798D"/>
    <w:rsid w:val="00807B00"/>
    <w:rsid w:val="00807F66"/>
    <w:rsid w:val="00807F78"/>
    <w:rsid w:val="00810462"/>
    <w:rsid w:val="00810B56"/>
    <w:rsid w:val="00811AE3"/>
    <w:rsid w:val="00812BD0"/>
    <w:rsid w:val="00813A19"/>
    <w:rsid w:val="00813A1D"/>
    <w:rsid w:val="008159A8"/>
    <w:rsid w:val="008164DE"/>
    <w:rsid w:val="008202A3"/>
    <w:rsid w:val="008203D7"/>
    <w:rsid w:val="00823206"/>
    <w:rsid w:val="00824041"/>
    <w:rsid w:val="00824C1F"/>
    <w:rsid w:val="00826B81"/>
    <w:rsid w:val="00830A03"/>
    <w:rsid w:val="00830E78"/>
    <w:rsid w:val="008313C0"/>
    <w:rsid w:val="00831895"/>
    <w:rsid w:val="008327E0"/>
    <w:rsid w:val="00832A73"/>
    <w:rsid w:val="00832BC9"/>
    <w:rsid w:val="00836959"/>
    <w:rsid w:val="00836F5B"/>
    <w:rsid w:val="008371BC"/>
    <w:rsid w:val="00837AF0"/>
    <w:rsid w:val="00840DF4"/>
    <w:rsid w:val="008411A6"/>
    <w:rsid w:val="00841587"/>
    <w:rsid w:val="0084166F"/>
    <w:rsid w:val="008423E5"/>
    <w:rsid w:val="008436F1"/>
    <w:rsid w:val="00845469"/>
    <w:rsid w:val="00847E24"/>
    <w:rsid w:val="00851736"/>
    <w:rsid w:val="00851B7F"/>
    <w:rsid w:val="00852199"/>
    <w:rsid w:val="00852750"/>
    <w:rsid w:val="00852D6E"/>
    <w:rsid w:val="0085302D"/>
    <w:rsid w:val="008530CE"/>
    <w:rsid w:val="00853399"/>
    <w:rsid w:val="00854EB5"/>
    <w:rsid w:val="00855005"/>
    <w:rsid w:val="00857064"/>
    <w:rsid w:val="00857D51"/>
    <w:rsid w:val="00860A5F"/>
    <w:rsid w:val="00862899"/>
    <w:rsid w:val="008635D8"/>
    <w:rsid w:val="00866636"/>
    <w:rsid w:val="008669BA"/>
    <w:rsid w:val="0086709A"/>
    <w:rsid w:val="00867959"/>
    <w:rsid w:val="00867FAE"/>
    <w:rsid w:val="00871280"/>
    <w:rsid w:val="00871A89"/>
    <w:rsid w:val="008726F3"/>
    <w:rsid w:val="008745F9"/>
    <w:rsid w:val="00874F6C"/>
    <w:rsid w:val="00875825"/>
    <w:rsid w:val="00875A76"/>
    <w:rsid w:val="00876C32"/>
    <w:rsid w:val="00880838"/>
    <w:rsid w:val="00880DE9"/>
    <w:rsid w:val="008815DA"/>
    <w:rsid w:val="00881F82"/>
    <w:rsid w:val="008820C6"/>
    <w:rsid w:val="00883480"/>
    <w:rsid w:val="00884A92"/>
    <w:rsid w:val="00885B07"/>
    <w:rsid w:val="00890876"/>
    <w:rsid w:val="00890C85"/>
    <w:rsid w:val="00893914"/>
    <w:rsid w:val="0089535A"/>
    <w:rsid w:val="008956A6"/>
    <w:rsid w:val="00896354"/>
    <w:rsid w:val="00897AE3"/>
    <w:rsid w:val="00897FE7"/>
    <w:rsid w:val="008A4242"/>
    <w:rsid w:val="008A512A"/>
    <w:rsid w:val="008A5265"/>
    <w:rsid w:val="008A5BB0"/>
    <w:rsid w:val="008A7512"/>
    <w:rsid w:val="008B0B9F"/>
    <w:rsid w:val="008B0CA2"/>
    <w:rsid w:val="008B17BD"/>
    <w:rsid w:val="008B2334"/>
    <w:rsid w:val="008B4C3E"/>
    <w:rsid w:val="008B52CE"/>
    <w:rsid w:val="008B5F1C"/>
    <w:rsid w:val="008B61BE"/>
    <w:rsid w:val="008B756F"/>
    <w:rsid w:val="008C0109"/>
    <w:rsid w:val="008C0381"/>
    <w:rsid w:val="008C09CF"/>
    <w:rsid w:val="008C1042"/>
    <w:rsid w:val="008C25BB"/>
    <w:rsid w:val="008C3248"/>
    <w:rsid w:val="008C38D7"/>
    <w:rsid w:val="008C467E"/>
    <w:rsid w:val="008C47BC"/>
    <w:rsid w:val="008C5FFC"/>
    <w:rsid w:val="008C60A2"/>
    <w:rsid w:val="008C7054"/>
    <w:rsid w:val="008C78D4"/>
    <w:rsid w:val="008D02A1"/>
    <w:rsid w:val="008D1455"/>
    <w:rsid w:val="008D1C76"/>
    <w:rsid w:val="008D1D0E"/>
    <w:rsid w:val="008D297B"/>
    <w:rsid w:val="008D311A"/>
    <w:rsid w:val="008D418C"/>
    <w:rsid w:val="008D4DBA"/>
    <w:rsid w:val="008D5F20"/>
    <w:rsid w:val="008D63DB"/>
    <w:rsid w:val="008D6CCB"/>
    <w:rsid w:val="008D7FAF"/>
    <w:rsid w:val="008E0DB7"/>
    <w:rsid w:val="008E2D88"/>
    <w:rsid w:val="008E32E6"/>
    <w:rsid w:val="008E5E15"/>
    <w:rsid w:val="008E7F75"/>
    <w:rsid w:val="008F154A"/>
    <w:rsid w:val="008F2845"/>
    <w:rsid w:val="008F32EC"/>
    <w:rsid w:val="008F330A"/>
    <w:rsid w:val="008F3ADE"/>
    <w:rsid w:val="008F3E28"/>
    <w:rsid w:val="008F6067"/>
    <w:rsid w:val="009004CD"/>
    <w:rsid w:val="0090242B"/>
    <w:rsid w:val="009039F2"/>
    <w:rsid w:val="0090528F"/>
    <w:rsid w:val="00905C6C"/>
    <w:rsid w:val="00913207"/>
    <w:rsid w:val="00913540"/>
    <w:rsid w:val="00913C2C"/>
    <w:rsid w:val="009149D8"/>
    <w:rsid w:val="00914C00"/>
    <w:rsid w:val="00915333"/>
    <w:rsid w:val="0091587C"/>
    <w:rsid w:val="0091598F"/>
    <w:rsid w:val="00916BF3"/>
    <w:rsid w:val="009214FF"/>
    <w:rsid w:val="00923EB8"/>
    <w:rsid w:val="00925A19"/>
    <w:rsid w:val="00927E10"/>
    <w:rsid w:val="0093022F"/>
    <w:rsid w:val="009303A3"/>
    <w:rsid w:val="00931ADF"/>
    <w:rsid w:val="00935374"/>
    <w:rsid w:val="00936767"/>
    <w:rsid w:val="00937E92"/>
    <w:rsid w:val="009403D3"/>
    <w:rsid w:val="0094082F"/>
    <w:rsid w:val="00940D2C"/>
    <w:rsid w:val="00940E4A"/>
    <w:rsid w:val="00941131"/>
    <w:rsid w:val="00943447"/>
    <w:rsid w:val="00943CB9"/>
    <w:rsid w:val="00943CC6"/>
    <w:rsid w:val="00943FF4"/>
    <w:rsid w:val="00944122"/>
    <w:rsid w:val="009449D8"/>
    <w:rsid w:val="00945357"/>
    <w:rsid w:val="0094559A"/>
    <w:rsid w:val="00946D6E"/>
    <w:rsid w:val="00952075"/>
    <w:rsid w:val="009523AC"/>
    <w:rsid w:val="00952CCA"/>
    <w:rsid w:val="009559FB"/>
    <w:rsid w:val="00961F3C"/>
    <w:rsid w:val="009624D2"/>
    <w:rsid w:val="009637C8"/>
    <w:rsid w:val="00964393"/>
    <w:rsid w:val="00964903"/>
    <w:rsid w:val="00964F62"/>
    <w:rsid w:val="0096514D"/>
    <w:rsid w:val="00965846"/>
    <w:rsid w:val="009662B5"/>
    <w:rsid w:val="009663E2"/>
    <w:rsid w:val="00966549"/>
    <w:rsid w:val="00966A6C"/>
    <w:rsid w:val="00966D8E"/>
    <w:rsid w:val="00967088"/>
    <w:rsid w:val="00971140"/>
    <w:rsid w:val="00972682"/>
    <w:rsid w:val="00973F7D"/>
    <w:rsid w:val="00974D2E"/>
    <w:rsid w:val="009751C5"/>
    <w:rsid w:val="00976261"/>
    <w:rsid w:val="009819BB"/>
    <w:rsid w:val="0098219A"/>
    <w:rsid w:val="009822B3"/>
    <w:rsid w:val="00983335"/>
    <w:rsid w:val="00984CDF"/>
    <w:rsid w:val="009851A6"/>
    <w:rsid w:val="009867BA"/>
    <w:rsid w:val="00986E0F"/>
    <w:rsid w:val="00987003"/>
    <w:rsid w:val="009878A3"/>
    <w:rsid w:val="009911F3"/>
    <w:rsid w:val="009929E5"/>
    <w:rsid w:val="0099474C"/>
    <w:rsid w:val="00996A5E"/>
    <w:rsid w:val="00996EFA"/>
    <w:rsid w:val="0099716D"/>
    <w:rsid w:val="00997D6E"/>
    <w:rsid w:val="00997FDC"/>
    <w:rsid w:val="009A0127"/>
    <w:rsid w:val="009A0210"/>
    <w:rsid w:val="009A096A"/>
    <w:rsid w:val="009A1B0A"/>
    <w:rsid w:val="009A26AE"/>
    <w:rsid w:val="009A34A0"/>
    <w:rsid w:val="009A58B0"/>
    <w:rsid w:val="009A5EAF"/>
    <w:rsid w:val="009A7517"/>
    <w:rsid w:val="009A7C86"/>
    <w:rsid w:val="009A7D6A"/>
    <w:rsid w:val="009A7EA3"/>
    <w:rsid w:val="009B088E"/>
    <w:rsid w:val="009B13E5"/>
    <w:rsid w:val="009B15AD"/>
    <w:rsid w:val="009B32D3"/>
    <w:rsid w:val="009B39FE"/>
    <w:rsid w:val="009B405D"/>
    <w:rsid w:val="009B60C1"/>
    <w:rsid w:val="009B7C82"/>
    <w:rsid w:val="009B7ED9"/>
    <w:rsid w:val="009C0CDC"/>
    <w:rsid w:val="009C0D4C"/>
    <w:rsid w:val="009C3B4D"/>
    <w:rsid w:val="009C3EBE"/>
    <w:rsid w:val="009C4869"/>
    <w:rsid w:val="009C54AF"/>
    <w:rsid w:val="009C5BEA"/>
    <w:rsid w:val="009C5EEF"/>
    <w:rsid w:val="009C679B"/>
    <w:rsid w:val="009C68A5"/>
    <w:rsid w:val="009C7358"/>
    <w:rsid w:val="009D14E5"/>
    <w:rsid w:val="009D158D"/>
    <w:rsid w:val="009D2320"/>
    <w:rsid w:val="009D4418"/>
    <w:rsid w:val="009D7837"/>
    <w:rsid w:val="009E0043"/>
    <w:rsid w:val="009E1003"/>
    <w:rsid w:val="009E1CE2"/>
    <w:rsid w:val="009E2188"/>
    <w:rsid w:val="009E30B9"/>
    <w:rsid w:val="009E30F2"/>
    <w:rsid w:val="009E4D32"/>
    <w:rsid w:val="009E4F03"/>
    <w:rsid w:val="009E5492"/>
    <w:rsid w:val="009E63F1"/>
    <w:rsid w:val="009E648C"/>
    <w:rsid w:val="009F1153"/>
    <w:rsid w:val="009F1464"/>
    <w:rsid w:val="009F30BD"/>
    <w:rsid w:val="009F327D"/>
    <w:rsid w:val="009F33BB"/>
    <w:rsid w:val="009F4033"/>
    <w:rsid w:val="009F587B"/>
    <w:rsid w:val="00A00C32"/>
    <w:rsid w:val="00A01A99"/>
    <w:rsid w:val="00A0473B"/>
    <w:rsid w:val="00A0570C"/>
    <w:rsid w:val="00A067C3"/>
    <w:rsid w:val="00A0775E"/>
    <w:rsid w:val="00A078B9"/>
    <w:rsid w:val="00A10710"/>
    <w:rsid w:val="00A12675"/>
    <w:rsid w:val="00A12DAF"/>
    <w:rsid w:val="00A13677"/>
    <w:rsid w:val="00A1430A"/>
    <w:rsid w:val="00A16C05"/>
    <w:rsid w:val="00A16C54"/>
    <w:rsid w:val="00A17CE0"/>
    <w:rsid w:val="00A207B5"/>
    <w:rsid w:val="00A21970"/>
    <w:rsid w:val="00A21FF7"/>
    <w:rsid w:val="00A23D7A"/>
    <w:rsid w:val="00A24561"/>
    <w:rsid w:val="00A249E7"/>
    <w:rsid w:val="00A25224"/>
    <w:rsid w:val="00A252E3"/>
    <w:rsid w:val="00A266FA"/>
    <w:rsid w:val="00A268B3"/>
    <w:rsid w:val="00A27862"/>
    <w:rsid w:val="00A313C8"/>
    <w:rsid w:val="00A31EFB"/>
    <w:rsid w:val="00A32255"/>
    <w:rsid w:val="00A329BB"/>
    <w:rsid w:val="00A34D2D"/>
    <w:rsid w:val="00A3580F"/>
    <w:rsid w:val="00A36272"/>
    <w:rsid w:val="00A372FA"/>
    <w:rsid w:val="00A37E34"/>
    <w:rsid w:val="00A40F59"/>
    <w:rsid w:val="00A42B59"/>
    <w:rsid w:val="00A441AE"/>
    <w:rsid w:val="00A44C5B"/>
    <w:rsid w:val="00A46489"/>
    <w:rsid w:val="00A47038"/>
    <w:rsid w:val="00A514E8"/>
    <w:rsid w:val="00A5318A"/>
    <w:rsid w:val="00A540E2"/>
    <w:rsid w:val="00A54C00"/>
    <w:rsid w:val="00A54C58"/>
    <w:rsid w:val="00A5794E"/>
    <w:rsid w:val="00A6031B"/>
    <w:rsid w:val="00A60A80"/>
    <w:rsid w:val="00A60E69"/>
    <w:rsid w:val="00A64033"/>
    <w:rsid w:val="00A644D0"/>
    <w:rsid w:val="00A64624"/>
    <w:rsid w:val="00A65EF8"/>
    <w:rsid w:val="00A662CA"/>
    <w:rsid w:val="00A70B42"/>
    <w:rsid w:val="00A71BC7"/>
    <w:rsid w:val="00A71D44"/>
    <w:rsid w:val="00A733EF"/>
    <w:rsid w:val="00A73739"/>
    <w:rsid w:val="00A73798"/>
    <w:rsid w:val="00A74113"/>
    <w:rsid w:val="00A750B3"/>
    <w:rsid w:val="00A7556D"/>
    <w:rsid w:val="00A7596C"/>
    <w:rsid w:val="00A75CC9"/>
    <w:rsid w:val="00A76910"/>
    <w:rsid w:val="00A778CA"/>
    <w:rsid w:val="00A8171A"/>
    <w:rsid w:val="00A86FEC"/>
    <w:rsid w:val="00A8781E"/>
    <w:rsid w:val="00A87D52"/>
    <w:rsid w:val="00A94E72"/>
    <w:rsid w:val="00A95AE8"/>
    <w:rsid w:val="00A966F9"/>
    <w:rsid w:val="00A96965"/>
    <w:rsid w:val="00A96B8C"/>
    <w:rsid w:val="00A96EBD"/>
    <w:rsid w:val="00A97B61"/>
    <w:rsid w:val="00AA0C9F"/>
    <w:rsid w:val="00AA0EB0"/>
    <w:rsid w:val="00AA1502"/>
    <w:rsid w:val="00AA197B"/>
    <w:rsid w:val="00AA2ECA"/>
    <w:rsid w:val="00AA4372"/>
    <w:rsid w:val="00AA4633"/>
    <w:rsid w:val="00AA57DC"/>
    <w:rsid w:val="00AA604C"/>
    <w:rsid w:val="00AA7781"/>
    <w:rsid w:val="00AA7914"/>
    <w:rsid w:val="00AB0700"/>
    <w:rsid w:val="00AB1564"/>
    <w:rsid w:val="00AB2A63"/>
    <w:rsid w:val="00AB3CFA"/>
    <w:rsid w:val="00AB46FF"/>
    <w:rsid w:val="00AB50F5"/>
    <w:rsid w:val="00AC0BF3"/>
    <w:rsid w:val="00AC19D5"/>
    <w:rsid w:val="00AC25A6"/>
    <w:rsid w:val="00AC281C"/>
    <w:rsid w:val="00AC2D94"/>
    <w:rsid w:val="00AC3F6F"/>
    <w:rsid w:val="00AC4492"/>
    <w:rsid w:val="00AC5440"/>
    <w:rsid w:val="00AC54C8"/>
    <w:rsid w:val="00AC63BF"/>
    <w:rsid w:val="00AC7284"/>
    <w:rsid w:val="00AC77B7"/>
    <w:rsid w:val="00AC7B27"/>
    <w:rsid w:val="00AC7E17"/>
    <w:rsid w:val="00AD0021"/>
    <w:rsid w:val="00AD4BF1"/>
    <w:rsid w:val="00AD4E0A"/>
    <w:rsid w:val="00AD570C"/>
    <w:rsid w:val="00AD5E2E"/>
    <w:rsid w:val="00AD5F63"/>
    <w:rsid w:val="00AD6A83"/>
    <w:rsid w:val="00AD6DF1"/>
    <w:rsid w:val="00AD7F38"/>
    <w:rsid w:val="00AE2066"/>
    <w:rsid w:val="00AE3362"/>
    <w:rsid w:val="00AE4CFF"/>
    <w:rsid w:val="00AE5759"/>
    <w:rsid w:val="00AE67B6"/>
    <w:rsid w:val="00AE7E84"/>
    <w:rsid w:val="00AF0D49"/>
    <w:rsid w:val="00AF421D"/>
    <w:rsid w:val="00AF4278"/>
    <w:rsid w:val="00B01001"/>
    <w:rsid w:val="00B03C93"/>
    <w:rsid w:val="00B04047"/>
    <w:rsid w:val="00B052AC"/>
    <w:rsid w:val="00B06FB5"/>
    <w:rsid w:val="00B07837"/>
    <w:rsid w:val="00B108BB"/>
    <w:rsid w:val="00B11FE2"/>
    <w:rsid w:val="00B12000"/>
    <w:rsid w:val="00B12600"/>
    <w:rsid w:val="00B12A9E"/>
    <w:rsid w:val="00B1336A"/>
    <w:rsid w:val="00B13735"/>
    <w:rsid w:val="00B13929"/>
    <w:rsid w:val="00B144CB"/>
    <w:rsid w:val="00B165EF"/>
    <w:rsid w:val="00B178C8"/>
    <w:rsid w:val="00B22783"/>
    <w:rsid w:val="00B23119"/>
    <w:rsid w:val="00B235BB"/>
    <w:rsid w:val="00B24EC2"/>
    <w:rsid w:val="00B25956"/>
    <w:rsid w:val="00B30271"/>
    <w:rsid w:val="00B30AD6"/>
    <w:rsid w:val="00B30BA5"/>
    <w:rsid w:val="00B32A68"/>
    <w:rsid w:val="00B32B28"/>
    <w:rsid w:val="00B33AD3"/>
    <w:rsid w:val="00B33DB7"/>
    <w:rsid w:val="00B34383"/>
    <w:rsid w:val="00B34A31"/>
    <w:rsid w:val="00B34F5E"/>
    <w:rsid w:val="00B35359"/>
    <w:rsid w:val="00B35F46"/>
    <w:rsid w:val="00B41F8E"/>
    <w:rsid w:val="00B432EC"/>
    <w:rsid w:val="00B43533"/>
    <w:rsid w:val="00B4686C"/>
    <w:rsid w:val="00B47DED"/>
    <w:rsid w:val="00B47E38"/>
    <w:rsid w:val="00B50C6C"/>
    <w:rsid w:val="00B5274D"/>
    <w:rsid w:val="00B56947"/>
    <w:rsid w:val="00B56B7F"/>
    <w:rsid w:val="00B56DD7"/>
    <w:rsid w:val="00B600AB"/>
    <w:rsid w:val="00B60805"/>
    <w:rsid w:val="00B609E1"/>
    <w:rsid w:val="00B61449"/>
    <w:rsid w:val="00B61CCB"/>
    <w:rsid w:val="00B61D5D"/>
    <w:rsid w:val="00B64344"/>
    <w:rsid w:val="00B64610"/>
    <w:rsid w:val="00B662A2"/>
    <w:rsid w:val="00B665B4"/>
    <w:rsid w:val="00B66D92"/>
    <w:rsid w:val="00B675B2"/>
    <w:rsid w:val="00B67CE8"/>
    <w:rsid w:val="00B71021"/>
    <w:rsid w:val="00B71BE5"/>
    <w:rsid w:val="00B727E2"/>
    <w:rsid w:val="00B72CB5"/>
    <w:rsid w:val="00B73C54"/>
    <w:rsid w:val="00B742AA"/>
    <w:rsid w:val="00B7450E"/>
    <w:rsid w:val="00B80466"/>
    <w:rsid w:val="00B80D47"/>
    <w:rsid w:val="00B80DAE"/>
    <w:rsid w:val="00B81184"/>
    <w:rsid w:val="00B81457"/>
    <w:rsid w:val="00B814DD"/>
    <w:rsid w:val="00B82438"/>
    <w:rsid w:val="00B82CFC"/>
    <w:rsid w:val="00B831B8"/>
    <w:rsid w:val="00B842D8"/>
    <w:rsid w:val="00B85716"/>
    <w:rsid w:val="00B86DD0"/>
    <w:rsid w:val="00B86F1A"/>
    <w:rsid w:val="00B87CF0"/>
    <w:rsid w:val="00B907A0"/>
    <w:rsid w:val="00B927BA"/>
    <w:rsid w:val="00B92BF0"/>
    <w:rsid w:val="00B92C1E"/>
    <w:rsid w:val="00B93006"/>
    <w:rsid w:val="00B95D71"/>
    <w:rsid w:val="00B963D5"/>
    <w:rsid w:val="00B9666D"/>
    <w:rsid w:val="00B97D18"/>
    <w:rsid w:val="00BA2150"/>
    <w:rsid w:val="00BA2306"/>
    <w:rsid w:val="00BA31E8"/>
    <w:rsid w:val="00BA3D62"/>
    <w:rsid w:val="00BA4083"/>
    <w:rsid w:val="00BA528B"/>
    <w:rsid w:val="00BA6305"/>
    <w:rsid w:val="00BA6DE9"/>
    <w:rsid w:val="00BB0E08"/>
    <w:rsid w:val="00BB1023"/>
    <w:rsid w:val="00BB4B49"/>
    <w:rsid w:val="00BB6094"/>
    <w:rsid w:val="00BB6B3C"/>
    <w:rsid w:val="00BC15C6"/>
    <w:rsid w:val="00BC2CC1"/>
    <w:rsid w:val="00BC35CD"/>
    <w:rsid w:val="00BC377C"/>
    <w:rsid w:val="00BC3C92"/>
    <w:rsid w:val="00BC491A"/>
    <w:rsid w:val="00BC60E9"/>
    <w:rsid w:val="00BC6D1F"/>
    <w:rsid w:val="00BD004A"/>
    <w:rsid w:val="00BD048F"/>
    <w:rsid w:val="00BD0E26"/>
    <w:rsid w:val="00BD318C"/>
    <w:rsid w:val="00BD3A2F"/>
    <w:rsid w:val="00BD7326"/>
    <w:rsid w:val="00BE008E"/>
    <w:rsid w:val="00BE21EA"/>
    <w:rsid w:val="00BE398A"/>
    <w:rsid w:val="00BE5D0D"/>
    <w:rsid w:val="00BE6E4F"/>
    <w:rsid w:val="00BE6EFD"/>
    <w:rsid w:val="00BF0CDE"/>
    <w:rsid w:val="00BF1295"/>
    <w:rsid w:val="00BF132D"/>
    <w:rsid w:val="00BF208F"/>
    <w:rsid w:val="00BF4D86"/>
    <w:rsid w:val="00BF5BB9"/>
    <w:rsid w:val="00BF5E1D"/>
    <w:rsid w:val="00BF7F65"/>
    <w:rsid w:val="00C005E2"/>
    <w:rsid w:val="00C01C2D"/>
    <w:rsid w:val="00C03F6D"/>
    <w:rsid w:val="00C04C2F"/>
    <w:rsid w:val="00C04E34"/>
    <w:rsid w:val="00C04FE0"/>
    <w:rsid w:val="00C06C84"/>
    <w:rsid w:val="00C110A0"/>
    <w:rsid w:val="00C123A6"/>
    <w:rsid w:val="00C12C47"/>
    <w:rsid w:val="00C144E5"/>
    <w:rsid w:val="00C1585A"/>
    <w:rsid w:val="00C17982"/>
    <w:rsid w:val="00C17DE2"/>
    <w:rsid w:val="00C20019"/>
    <w:rsid w:val="00C20E5B"/>
    <w:rsid w:val="00C2112C"/>
    <w:rsid w:val="00C2116D"/>
    <w:rsid w:val="00C211A1"/>
    <w:rsid w:val="00C211BE"/>
    <w:rsid w:val="00C21DB5"/>
    <w:rsid w:val="00C22B23"/>
    <w:rsid w:val="00C23742"/>
    <w:rsid w:val="00C23ABC"/>
    <w:rsid w:val="00C23F66"/>
    <w:rsid w:val="00C24695"/>
    <w:rsid w:val="00C2482F"/>
    <w:rsid w:val="00C24FBF"/>
    <w:rsid w:val="00C2665D"/>
    <w:rsid w:val="00C31383"/>
    <w:rsid w:val="00C31E05"/>
    <w:rsid w:val="00C3228B"/>
    <w:rsid w:val="00C32FD4"/>
    <w:rsid w:val="00C3429B"/>
    <w:rsid w:val="00C348C2"/>
    <w:rsid w:val="00C3522D"/>
    <w:rsid w:val="00C35330"/>
    <w:rsid w:val="00C353B9"/>
    <w:rsid w:val="00C3683A"/>
    <w:rsid w:val="00C37EA6"/>
    <w:rsid w:val="00C37EB1"/>
    <w:rsid w:val="00C44596"/>
    <w:rsid w:val="00C45BB5"/>
    <w:rsid w:val="00C4689C"/>
    <w:rsid w:val="00C46E43"/>
    <w:rsid w:val="00C47199"/>
    <w:rsid w:val="00C47B4E"/>
    <w:rsid w:val="00C47E1B"/>
    <w:rsid w:val="00C50A0E"/>
    <w:rsid w:val="00C50A54"/>
    <w:rsid w:val="00C51594"/>
    <w:rsid w:val="00C51FA8"/>
    <w:rsid w:val="00C5308D"/>
    <w:rsid w:val="00C533A0"/>
    <w:rsid w:val="00C54836"/>
    <w:rsid w:val="00C54FD2"/>
    <w:rsid w:val="00C553A9"/>
    <w:rsid w:val="00C55AD1"/>
    <w:rsid w:val="00C56B25"/>
    <w:rsid w:val="00C571EA"/>
    <w:rsid w:val="00C616BB"/>
    <w:rsid w:val="00C633DB"/>
    <w:rsid w:val="00C633EC"/>
    <w:rsid w:val="00C635B8"/>
    <w:rsid w:val="00C63DA8"/>
    <w:rsid w:val="00C65415"/>
    <w:rsid w:val="00C66596"/>
    <w:rsid w:val="00C67235"/>
    <w:rsid w:val="00C72C5D"/>
    <w:rsid w:val="00C732A3"/>
    <w:rsid w:val="00C76087"/>
    <w:rsid w:val="00C77715"/>
    <w:rsid w:val="00C81369"/>
    <w:rsid w:val="00C814E2"/>
    <w:rsid w:val="00C81823"/>
    <w:rsid w:val="00C82047"/>
    <w:rsid w:val="00C82BFD"/>
    <w:rsid w:val="00C83277"/>
    <w:rsid w:val="00C837B0"/>
    <w:rsid w:val="00C83B12"/>
    <w:rsid w:val="00C83F32"/>
    <w:rsid w:val="00C84994"/>
    <w:rsid w:val="00C849B6"/>
    <w:rsid w:val="00C85CF4"/>
    <w:rsid w:val="00C866AB"/>
    <w:rsid w:val="00C86808"/>
    <w:rsid w:val="00C908B4"/>
    <w:rsid w:val="00C90900"/>
    <w:rsid w:val="00C92DD1"/>
    <w:rsid w:val="00C9331D"/>
    <w:rsid w:val="00C942E9"/>
    <w:rsid w:val="00C9483E"/>
    <w:rsid w:val="00C96533"/>
    <w:rsid w:val="00C97C63"/>
    <w:rsid w:val="00CA24A6"/>
    <w:rsid w:val="00CA2948"/>
    <w:rsid w:val="00CA49B9"/>
    <w:rsid w:val="00CA4B02"/>
    <w:rsid w:val="00CA54B3"/>
    <w:rsid w:val="00CA6780"/>
    <w:rsid w:val="00CB0CF9"/>
    <w:rsid w:val="00CB10DD"/>
    <w:rsid w:val="00CB20E7"/>
    <w:rsid w:val="00CB36A4"/>
    <w:rsid w:val="00CB402A"/>
    <w:rsid w:val="00CB4163"/>
    <w:rsid w:val="00CB420B"/>
    <w:rsid w:val="00CB4EFA"/>
    <w:rsid w:val="00CB61A9"/>
    <w:rsid w:val="00CC09B4"/>
    <w:rsid w:val="00CC0F6F"/>
    <w:rsid w:val="00CC1BA6"/>
    <w:rsid w:val="00CC26E0"/>
    <w:rsid w:val="00CC306A"/>
    <w:rsid w:val="00CC3508"/>
    <w:rsid w:val="00CC37DE"/>
    <w:rsid w:val="00CC401F"/>
    <w:rsid w:val="00CC4556"/>
    <w:rsid w:val="00CC4606"/>
    <w:rsid w:val="00CC492B"/>
    <w:rsid w:val="00CC5FF1"/>
    <w:rsid w:val="00CC6457"/>
    <w:rsid w:val="00CC693B"/>
    <w:rsid w:val="00CC7BB0"/>
    <w:rsid w:val="00CC7E0B"/>
    <w:rsid w:val="00CD08A8"/>
    <w:rsid w:val="00CD1903"/>
    <w:rsid w:val="00CD4574"/>
    <w:rsid w:val="00CD5799"/>
    <w:rsid w:val="00CD5B31"/>
    <w:rsid w:val="00CD6513"/>
    <w:rsid w:val="00CD6FE1"/>
    <w:rsid w:val="00CD72A1"/>
    <w:rsid w:val="00CE2FDB"/>
    <w:rsid w:val="00CE4441"/>
    <w:rsid w:val="00CE5FB6"/>
    <w:rsid w:val="00CE6D58"/>
    <w:rsid w:val="00CE7910"/>
    <w:rsid w:val="00CF0AC7"/>
    <w:rsid w:val="00CF12DF"/>
    <w:rsid w:val="00CF2E4F"/>
    <w:rsid w:val="00CF3826"/>
    <w:rsid w:val="00CF3858"/>
    <w:rsid w:val="00CF38D0"/>
    <w:rsid w:val="00CF404B"/>
    <w:rsid w:val="00CF5187"/>
    <w:rsid w:val="00CF5394"/>
    <w:rsid w:val="00CF60E0"/>
    <w:rsid w:val="00CF654E"/>
    <w:rsid w:val="00CF67E6"/>
    <w:rsid w:val="00CF7B01"/>
    <w:rsid w:val="00D00CBE"/>
    <w:rsid w:val="00D02688"/>
    <w:rsid w:val="00D0329F"/>
    <w:rsid w:val="00D03834"/>
    <w:rsid w:val="00D054B6"/>
    <w:rsid w:val="00D0600F"/>
    <w:rsid w:val="00D07450"/>
    <w:rsid w:val="00D07AC3"/>
    <w:rsid w:val="00D103EC"/>
    <w:rsid w:val="00D10436"/>
    <w:rsid w:val="00D10C42"/>
    <w:rsid w:val="00D1198F"/>
    <w:rsid w:val="00D11D03"/>
    <w:rsid w:val="00D1281A"/>
    <w:rsid w:val="00D15BA8"/>
    <w:rsid w:val="00D1603C"/>
    <w:rsid w:val="00D1746A"/>
    <w:rsid w:val="00D17DFA"/>
    <w:rsid w:val="00D2013C"/>
    <w:rsid w:val="00D20CD2"/>
    <w:rsid w:val="00D21A6B"/>
    <w:rsid w:val="00D224C3"/>
    <w:rsid w:val="00D23159"/>
    <w:rsid w:val="00D247F4"/>
    <w:rsid w:val="00D25DF5"/>
    <w:rsid w:val="00D26AFF"/>
    <w:rsid w:val="00D26ED3"/>
    <w:rsid w:val="00D27CE4"/>
    <w:rsid w:val="00D32070"/>
    <w:rsid w:val="00D3341B"/>
    <w:rsid w:val="00D33641"/>
    <w:rsid w:val="00D347DA"/>
    <w:rsid w:val="00D35390"/>
    <w:rsid w:val="00D35A2A"/>
    <w:rsid w:val="00D4038B"/>
    <w:rsid w:val="00D40EAA"/>
    <w:rsid w:val="00D41EEE"/>
    <w:rsid w:val="00D420A0"/>
    <w:rsid w:val="00D42345"/>
    <w:rsid w:val="00D42B4C"/>
    <w:rsid w:val="00D42FB8"/>
    <w:rsid w:val="00D437DE"/>
    <w:rsid w:val="00D43875"/>
    <w:rsid w:val="00D447D2"/>
    <w:rsid w:val="00D44A54"/>
    <w:rsid w:val="00D45CC8"/>
    <w:rsid w:val="00D45D27"/>
    <w:rsid w:val="00D4787F"/>
    <w:rsid w:val="00D50B39"/>
    <w:rsid w:val="00D50FA1"/>
    <w:rsid w:val="00D525DF"/>
    <w:rsid w:val="00D5269A"/>
    <w:rsid w:val="00D52734"/>
    <w:rsid w:val="00D529DF"/>
    <w:rsid w:val="00D54697"/>
    <w:rsid w:val="00D57858"/>
    <w:rsid w:val="00D57E86"/>
    <w:rsid w:val="00D57EF5"/>
    <w:rsid w:val="00D60977"/>
    <w:rsid w:val="00D61389"/>
    <w:rsid w:val="00D625C9"/>
    <w:rsid w:val="00D6312F"/>
    <w:rsid w:val="00D64182"/>
    <w:rsid w:val="00D66476"/>
    <w:rsid w:val="00D70107"/>
    <w:rsid w:val="00D70B88"/>
    <w:rsid w:val="00D70C91"/>
    <w:rsid w:val="00D71366"/>
    <w:rsid w:val="00D71DEB"/>
    <w:rsid w:val="00D7291C"/>
    <w:rsid w:val="00D738FA"/>
    <w:rsid w:val="00D74002"/>
    <w:rsid w:val="00D74951"/>
    <w:rsid w:val="00D76525"/>
    <w:rsid w:val="00D80AF6"/>
    <w:rsid w:val="00D829F8"/>
    <w:rsid w:val="00D8431D"/>
    <w:rsid w:val="00D84EBD"/>
    <w:rsid w:val="00D85713"/>
    <w:rsid w:val="00D87C08"/>
    <w:rsid w:val="00D903F1"/>
    <w:rsid w:val="00D9046D"/>
    <w:rsid w:val="00D9063B"/>
    <w:rsid w:val="00D916E6"/>
    <w:rsid w:val="00D925CB"/>
    <w:rsid w:val="00D925FF"/>
    <w:rsid w:val="00D937C7"/>
    <w:rsid w:val="00D95AA6"/>
    <w:rsid w:val="00D96095"/>
    <w:rsid w:val="00D96754"/>
    <w:rsid w:val="00DA2F19"/>
    <w:rsid w:val="00DA362C"/>
    <w:rsid w:val="00DA47D1"/>
    <w:rsid w:val="00DA5EF0"/>
    <w:rsid w:val="00DB04B4"/>
    <w:rsid w:val="00DB050A"/>
    <w:rsid w:val="00DB2E37"/>
    <w:rsid w:val="00DB32E5"/>
    <w:rsid w:val="00DB44FE"/>
    <w:rsid w:val="00DB4787"/>
    <w:rsid w:val="00DB4A4E"/>
    <w:rsid w:val="00DB63FD"/>
    <w:rsid w:val="00DC226E"/>
    <w:rsid w:val="00DC2CDF"/>
    <w:rsid w:val="00DC49B8"/>
    <w:rsid w:val="00DC7BBB"/>
    <w:rsid w:val="00DC7D8E"/>
    <w:rsid w:val="00DD20E7"/>
    <w:rsid w:val="00DD219F"/>
    <w:rsid w:val="00DD2AD2"/>
    <w:rsid w:val="00DD36FF"/>
    <w:rsid w:val="00DD4361"/>
    <w:rsid w:val="00DD4609"/>
    <w:rsid w:val="00DD47D9"/>
    <w:rsid w:val="00DD506B"/>
    <w:rsid w:val="00DE1383"/>
    <w:rsid w:val="00DE35CB"/>
    <w:rsid w:val="00DE381D"/>
    <w:rsid w:val="00DE400B"/>
    <w:rsid w:val="00DE4CA6"/>
    <w:rsid w:val="00DE6038"/>
    <w:rsid w:val="00DE60A7"/>
    <w:rsid w:val="00DE706B"/>
    <w:rsid w:val="00DE728E"/>
    <w:rsid w:val="00DE77B6"/>
    <w:rsid w:val="00DE7865"/>
    <w:rsid w:val="00DF07A2"/>
    <w:rsid w:val="00DF0B31"/>
    <w:rsid w:val="00DF1C2F"/>
    <w:rsid w:val="00DF2349"/>
    <w:rsid w:val="00DF315A"/>
    <w:rsid w:val="00DF465C"/>
    <w:rsid w:val="00DF65DE"/>
    <w:rsid w:val="00DF69B4"/>
    <w:rsid w:val="00DF6BD5"/>
    <w:rsid w:val="00DF7678"/>
    <w:rsid w:val="00DF787F"/>
    <w:rsid w:val="00E00373"/>
    <w:rsid w:val="00E00977"/>
    <w:rsid w:val="00E011B0"/>
    <w:rsid w:val="00E0183B"/>
    <w:rsid w:val="00E021E1"/>
    <w:rsid w:val="00E02A12"/>
    <w:rsid w:val="00E02F53"/>
    <w:rsid w:val="00E03265"/>
    <w:rsid w:val="00E04A23"/>
    <w:rsid w:val="00E05C1F"/>
    <w:rsid w:val="00E065E9"/>
    <w:rsid w:val="00E077B1"/>
    <w:rsid w:val="00E13FC1"/>
    <w:rsid w:val="00E153D1"/>
    <w:rsid w:val="00E17A25"/>
    <w:rsid w:val="00E23A34"/>
    <w:rsid w:val="00E247DF"/>
    <w:rsid w:val="00E266E8"/>
    <w:rsid w:val="00E26D3E"/>
    <w:rsid w:val="00E27246"/>
    <w:rsid w:val="00E30B72"/>
    <w:rsid w:val="00E30E8E"/>
    <w:rsid w:val="00E310B9"/>
    <w:rsid w:val="00E317A2"/>
    <w:rsid w:val="00E325CA"/>
    <w:rsid w:val="00E333D1"/>
    <w:rsid w:val="00E339DA"/>
    <w:rsid w:val="00E33B63"/>
    <w:rsid w:val="00E34629"/>
    <w:rsid w:val="00E3560F"/>
    <w:rsid w:val="00E35A22"/>
    <w:rsid w:val="00E35F50"/>
    <w:rsid w:val="00E36A27"/>
    <w:rsid w:val="00E4067B"/>
    <w:rsid w:val="00E4068F"/>
    <w:rsid w:val="00E40CFA"/>
    <w:rsid w:val="00E40E00"/>
    <w:rsid w:val="00E41023"/>
    <w:rsid w:val="00E4147C"/>
    <w:rsid w:val="00E41E88"/>
    <w:rsid w:val="00E4275E"/>
    <w:rsid w:val="00E428D3"/>
    <w:rsid w:val="00E44E3D"/>
    <w:rsid w:val="00E4650C"/>
    <w:rsid w:val="00E47095"/>
    <w:rsid w:val="00E501D8"/>
    <w:rsid w:val="00E5370D"/>
    <w:rsid w:val="00E55B60"/>
    <w:rsid w:val="00E56536"/>
    <w:rsid w:val="00E570D0"/>
    <w:rsid w:val="00E57F77"/>
    <w:rsid w:val="00E60308"/>
    <w:rsid w:val="00E60873"/>
    <w:rsid w:val="00E6106D"/>
    <w:rsid w:val="00E61AAF"/>
    <w:rsid w:val="00E63A97"/>
    <w:rsid w:val="00E645BE"/>
    <w:rsid w:val="00E65075"/>
    <w:rsid w:val="00E6650C"/>
    <w:rsid w:val="00E67602"/>
    <w:rsid w:val="00E67C39"/>
    <w:rsid w:val="00E67E1D"/>
    <w:rsid w:val="00E7076A"/>
    <w:rsid w:val="00E70F46"/>
    <w:rsid w:val="00E7141E"/>
    <w:rsid w:val="00E743A1"/>
    <w:rsid w:val="00E7480F"/>
    <w:rsid w:val="00E75478"/>
    <w:rsid w:val="00E758CA"/>
    <w:rsid w:val="00E774DD"/>
    <w:rsid w:val="00E80753"/>
    <w:rsid w:val="00E81059"/>
    <w:rsid w:val="00E81A27"/>
    <w:rsid w:val="00E835AD"/>
    <w:rsid w:val="00E83808"/>
    <w:rsid w:val="00E8489F"/>
    <w:rsid w:val="00E849D1"/>
    <w:rsid w:val="00E90255"/>
    <w:rsid w:val="00E92594"/>
    <w:rsid w:val="00E92836"/>
    <w:rsid w:val="00E93C02"/>
    <w:rsid w:val="00E93E44"/>
    <w:rsid w:val="00E94140"/>
    <w:rsid w:val="00E94504"/>
    <w:rsid w:val="00E94DD9"/>
    <w:rsid w:val="00E956ED"/>
    <w:rsid w:val="00E9602A"/>
    <w:rsid w:val="00EA021A"/>
    <w:rsid w:val="00EA02E2"/>
    <w:rsid w:val="00EA0DBF"/>
    <w:rsid w:val="00EA1B16"/>
    <w:rsid w:val="00EA1EA7"/>
    <w:rsid w:val="00EA2613"/>
    <w:rsid w:val="00EA2EC9"/>
    <w:rsid w:val="00EA2FA0"/>
    <w:rsid w:val="00EA3453"/>
    <w:rsid w:val="00EA4575"/>
    <w:rsid w:val="00EA47BA"/>
    <w:rsid w:val="00EA51B9"/>
    <w:rsid w:val="00EA5911"/>
    <w:rsid w:val="00EA5D24"/>
    <w:rsid w:val="00EA6E21"/>
    <w:rsid w:val="00EA7002"/>
    <w:rsid w:val="00EA7644"/>
    <w:rsid w:val="00EA774D"/>
    <w:rsid w:val="00EA7981"/>
    <w:rsid w:val="00EA7BCC"/>
    <w:rsid w:val="00EB0244"/>
    <w:rsid w:val="00EB0797"/>
    <w:rsid w:val="00EB0C7F"/>
    <w:rsid w:val="00EB1C3D"/>
    <w:rsid w:val="00EB1E53"/>
    <w:rsid w:val="00EB2564"/>
    <w:rsid w:val="00EB474D"/>
    <w:rsid w:val="00EB4757"/>
    <w:rsid w:val="00EB556F"/>
    <w:rsid w:val="00EB63A1"/>
    <w:rsid w:val="00EB6C61"/>
    <w:rsid w:val="00EB6F1A"/>
    <w:rsid w:val="00EB7564"/>
    <w:rsid w:val="00EB7E7A"/>
    <w:rsid w:val="00EC297A"/>
    <w:rsid w:val="00EC5072"/>
    <w:rsid w:val="00EC5934"/>
    <w:rsid w:val="00EC5F9A"/>
    <w:rsid w:val="00EC74E1"/>
    <w:rsid w:val="00EC7834"/>
    <w:rsid w:val="00ED1B60"/>
    <w:rsid w:val="00ED212C"/>
    <w:rsid w:val="00ED2B54"/>
    <w:rsid w:val="00ED3EFB"/>
    <w:rsid w:val="00ED42D6"/>
    <w:rsid w:val="00ED51D3"/>
    <w:rsid w:val="00ED588B"/>
    <w:rsid w:val="00ED5ECD"/>
    <w:rsid w:val="00EE030E"/>
    <w:rsid w:val="00EE116D"/>
    <w:rsid w:val="00EE69D4"/>
    <w:rsid w:val="00EE6DDA"/>
    <w:rsid w:val="00EE7F37"/>
    <w:rsid w:val="00EE7F6E"/>
    <w:rsid w:val="00EF05FC"/>
    <w:rsid w:val="00EF0A40"/>
    <w:rsid w:val="00EF1314"/>
    <w:rsid w:val="00EF1822"/>
    <w:rsid w:val="00EF1D77"/>
    <w:rsid w:val="00EF1E39"/>
    <w:rsid w:val="00EF3B19"/>
    <w:rsid w:val="00EF3F4E"/>
    <w:rsid w:val="00EF57AE"/>
    <w:rsid w:val="00EF57E6"/>
    <w:rsid w:val="00EF5CAF"/>
    <w:rsid w:val="00EF7EEC"/>
    <w:rsid w:val="00F00908"/>
    <w:rsid w:val="00F02194"/>
    <w:rsid w:val="00F03AB0"/>
    <w:rsid w:val="00F03D8C"/>
    <w:rsid w:val="00F062BB"/>
    <w:rsid w:val="00F10CE3"/>
    <w:rsid w:val="00F10F81"/>
    <w:rsid w:val="00F1131C"/>
    <w:rsid w:val="00F11498"/>
    <w:rsid w:val="00F11577"/>
    <w:rsid w:val="00F11CC0"/>
    <w:rsid w:val="00F12152"/>
    <w:rsid w:val="00F12485"/>
    <w:rsid w:val="00F124EF"/>
    <w:rsid w:val="00F130AA"/>
    <w:rsid w:val="00F133C5"/>
    <w:rsid w:val="00F141BE"/>
    <w:rsid w:val="00F142D3"/>
    <w:rsid w:val="00F1490F"/>
    <w:rsid w:val="00F14B7D"/>
    <w:rsid w:val="00F15128"/>
    <w:rsid w:val="00F16647"/>
    <w:rsid w:val="00F1672E"/>
    <w:rsid w:val="00F1740F"/>
    <w:rsid w:val="00F1744A"/>
    <w:rsid w:val="00F201F7"/>
    <w:rsid w:val="00F206A4"/>
    <w:rsid w:val="00F22454"/>
    <w:rsid w:val="00F23CBA"/>
    <w:rsid w:val="00F2577A"/>
    <w:rsid w:val="00F25B3F"/>
    <w:rsid w:val="00F30765"/>
    <w:rsid w:val="00F308E5"/>
    <w:rsid w:val="00F30DD0"/>
    <w:rsid w:val="00F316CB"/>
    <w:rsid w:val="00F31A10"/>
    <w:rsid w:val="00F33263"/>
    <w:rsid w:val="00F33EB5"/>
    <w:rsid w:val="00F33F26"/>
    <w:rsid w:val="00F34C43"/>
    <w:rsid w:val="00F36D1D"/>
    <w:rsid w:val="00F36E1F"/>
    <w:rsid w:val="00F40FD5"/>
    <w:rsid w:val="00F4184C"/>
    <w:rsid w:val="00F43C4E"/>
    <w:rsid w:val="00F43DE3"/>
    <w:rsid w:val="00F44F93"/>
    <w:rsid w:val="00F462C9"/>
    <w:rsid w:val="00F4694C"/>
    <w:rsid w:val="00F50CD5"/>
    <w:rsid w:val="00F50D48"/>
    <w:rsid w:val="00F54B45"/>
    <w:rsid w:val="00F54B55"/>
    <w:rsid w:val="00F54FD7"/>
    <w:rsid w:val="00F55013"/>
    <w:rsid w:val="00F55503"/>
    <w:rsid w:val="00F56064"/>
    <w:rsid w:val="00F565D4"/>
    <w:rsid w:val="00F60874"/>
    <w:rsid w:val="00F6232C"/>
    <w:rsid w:val="00F623DC"/>
    <w:rsid w:val="00F6264D"/>
    <w:rsid w:val="00F6348E"/>
    <w:rsid w:val="00F634F4"/>
    <w:rsid w:val="00F639F1"/>
    <w:rsid w:val="00F64AEB"/>
    <w:rsid w:val="00F65464"/>
    <w:rsid w:val="00F66480"/>
    <w:rsid w:val="00F66759"/>
    <w:rsid w:val="00F67212"/>
    <w:rsid w:val="00F72A6B"/>
    <w:rsid w:val="00F73B17"/>
    <w:rsid w:val="00F74ABC"/>
    <w:rsid w:val="00F75B5D"/>
    <w:rsid w:val="00F7600C"/>
    <w:rsid w:val="00F764D0"/>
    <w:rsid w:val="00F802B4"/>
    <w:rsid w:val="00F806F2"/>
    <w:rsid w:val="00F80BE2"/>
    <w:rsid w:val="00F80E68"/>
    <w:rsid w:val="00F829A3"/>
    <w:rsid w:val="00F837A7"/>
    <w:rsid w:val="00F83961"/>
    <w:rsid w:val="00F858AC"/>
    <w:rsid w:val="00F85CD4"/>
    <w:rsid w:val="00F86D40"/>
    <w:rsid w:val="00F87B04"/>
    <w:rsid w:val="00F87BED"/>
    <w:rsid w:val="00F90606"/>
    <w:rsid w:val="00F90B3F"/>
    <w:rsid w:val="00F91457"/>
    <w:rsid w:val="00F91E11"/>
    <w:rsid w:val="00F92C8F"/>
    <w:rsid w:val="00F94546"/>
    <w:rsid w:val="00F975F6"/>
    <w:rsid w:val="00F97DCD"/>
    <w:rsid w:val="00FA0FD9"/>
    <w:rsid w:val="00FA18AD"/>
    <w:rsid w:val="00FA28FB"/>
    <w:rsid w:val="00FA2FD8"/>
    <w:rsid w:val="00FA4208"/>
    <w:rsid w:val="00FA47F2"/>
    <w:rsid w:val="00FA7569"/>
    <w:rsid w:val="00FB033E"/>
    <w:rsid w:val="00FB09F6"/>
    <w:rsid w:val="00FB0C4C"/>
    <w:rsid w:val="00FB11E8"/>
    <w:rsid w:val="00FB1653"/>
    <w:rsid w:val="00FB1DB9"/>
    <w:rsid w:val="00FB1F50"/>
    <w:rsid w:val="00FB243D"/>
    <w:rsid w:val="00FB259B"/>
    <w:rsid w:val="00FB45FC"/>
    <w:rsid w:val="00FB48F6"/>
    <w:rsid w:val="00FC02FC"/>
    <w:rsid w:val="00FC1A64"/>
    <w:rsid w:val="00FC2117"/>
    <w:rsid w:val="00FC2F37"/>
    <w:rsid w:val="00FC4607"/>
    <w:rsid w:val="00FC57BE"/>
    <w:rsid w:val="00FC5F65"/>
    <w:rsid w:val="00FC60E9"/>
    <w:rsid w:val="00FC6C98"/>
    <w:rsid w:val="00FC6DAF"/>
    <w:rsid w:val="00FD0086"/>
    <w:rsid w:val="00FD128E"/>
    <w:rsid w:val="00FD248F"/>
    <w:rsid w:val="00FD2ADD"/>
    <w:rsid w:val="00FD4010"/>
    <w:rsid w:val="00FD5289"/>
    <w:rsid w:val="00FD5A3C"/>
    <w:rsid w:val="00FD6987"/>
    <w:rsid w:val="00FE58C5"/>
    <w:rsid w:val="00FF0C0F"/>
    <w:rsid w:val="00FF1894"/>
    <w:rsid w:val="00FF2B68"/>
    <w:rsid w:val="00FF3B9B"/>
    <w:rsid w:val="00FF443D"/>
    <w:rsid w:val="00FF52EC"/>
    <w:rsid w:val="00FF53EE"/>
    <w:rsid w:val="00FF69B6"/>
    <w:rsid w:val="00FF7101"/>
    <w:rsid w:val="00FF7453"/>
    <w:rsid w:val="00FF7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2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171</TotalTime>
  <Pages>1</Pages>
  <Words>217</Words>
  <Characters>1240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2013-04-12T11:49:00Z</cp:lastPrinted>
  <dcterms:created xsi:type="dcterms:W3CDTF">2013-03-21T11:10:00Z</dcterms:created>
  <dcterms:modified xsi:type="dcterms:W3CDTF">2013-04-22T12:25:00Z</dcterms:modified>
</cp:coreProperties>
</file>